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20F" w:rsidRPr="009C420F" w:rsidRDefault="009C420F" w:rsidP="009C420F">
      <w:pPr>
        <w:spacing w:after="0" w:line="240" w:lineRule="auto"/>
        <w:jc w:val="center"/>
        <w:rPr>
          <w:rFonts w:ascii="Times New Roman" w:hAnsi="Times New Roman"/>
          <w:color w:val="262626"/>
          <w:sz w:val="28"/>
          <w:szCs w:val="24"/>
          <w:lang w:eastAsia="ru-RU"/>
        </w:rPr>
      </w:pPr>
      <w:r w:rsidRPr="009C420F">
        <w:rPr>
          <w:rFonts w:ascii="Times New Roman" w:hAnsi="Times New Roman"/>
          <w:color w:val="262626"/>
          <w:sz w:val="28"/>
          <w:szCs w:val="24"/>
          <w:lang w:eastAsia="ru-RU"/>
        </w:rPr>
        <w:t>Муниципальное образование Щербиновский район</w:t>
      </w:r>
    </w:p>
    <w:p w:rsidR="009C420F" w:rsidRPr="009C420F" w:rsidRDefault="009C420F" w:rsidP="009C420F">
      <w:pPr>
        <w:spacing w:after="0" w:line="240" w:lineRule="auto"/>
        <w:jc w:val="center"/>
        <w:rPr>
          <w:rFonts w:ascii="Times New Roman" w:hAnsi="Times New Roman"/>
          <w:color w:val="262626"/>
          <w:sz w:val="28"/>
          <w:szCs w:val="24"/>
          <w:lang w:eastAsia="ru-RU"/>
        </w:rPr>
      </w:pPr>
      <w:r w:rsidRPr="009C420F">
        <w:rPr>
          <w:rFonts w:ascii="Times New Roman" w:hAnsi="Times New Roman"/>
          <w:color w:val="262626"/>
          <w:sz w:val="28"/>
          <w:szCs w:val="24"/>
          <w:lang w:eastAsia="ru-RU"/>
        </w:rPr>
        <w:t>муниципальное бюджетное общеобразовательное учреждение</w:t>
      </w:r>
    </w:p>
    <w:p w:rsidR="009C420F" w:rsidRPr="009C420F" w:rsidRDefault="009C420F" w:rsidP="009C420F">
      <w:pPr>
        <w:spacing w:after="0" w:line="240" w:lineRule="auto"/>
        <w:jc w:val="center"/>
        <w:rPr>
          <w:rFonts w:ascii="Times New Roman" w:hAnsi="Times New Roman"/>
          <w:color w:val="262626"/>
          <w:sz w:val="28"/>
          <w:szCs w:val="24"/>
          <w:lang w:eastAsia="ru-RU"/>
        </w:rPr>
      </w:pPr>
      <w:r w:rsidRPr="009C420F">
        <w:rPr>
          <w:rFonts w:ascii="Times New Roman" w:hAnsi="Times New Roman"/>
          <w:color w:val="262626"/>
          <w:sz w:val="28"/>
          <w:szCs w:val="24"/>
          <w:lang w:eastAsia="ru-RU"/>
        </w:rPr>
        <w:t>средняя общеобразовательная школа № 13</w:t>
      </w:r>
    </w:p>
    <w:p w:rsidR="009C420F" w:rsidRPr="009C420F" w:rsidRDefault="009C420F" w:rsidP="009C420F">
      <w:pPr>
        <w:spacing w:after="0" w:line="240" w:lineRule="auto"/>
        <w:jc w:val="center"/>
        <w:rPr>
          <w:rFonts w:ascii="Times New Roman" w:hAnsi="Times New Roman"/>
          <w:color w:val="262626"/>
          <w:sz w:val="28"/>
          <w:szCs w:val="24"/>
          <w:lang w:eastAsia="ru-RU"/>
        </w:rPr>
      </w:pPr>
      <w:r w:rsidRPr="009C420F">
        <w:rPr>
          <w:rFonts w:ascii="Times New Roman" w:hAnsi="Times New Roman"/>
          <w:color w:val="262626"/>
          <w:sz w:val="28"/>
          <w:szCs w:val="24"/>
          <w:lang w:eastAsia="ru-RU"/>
        </w:rPr>
        <w:t>муниципального образования Щербиновский район</w:t>
      </w:r>
    </w:p>
    <w:p w:rsidR="009C420F" w:rsidRPr="009C420F" w:rsidRDefault="009C420F" w:rsidP="009C420F">
      <w:pPr>
        <w:spacing w:after="0" w:line="240" w:lineRule="auto"/>
        <w:jc w:val="center"/>
        <w:rPr>
          <w:rFonts w:ascii="Times New Roman" w:hAnsi="Times New Roman"/>
          <w:color w:val="262626"/>
          <w:sz w:val="28"/>
          <w:szCs w:val="24"/>
          <w:lang w:eastAsia="ru-RU"/>
        </w:rPr>
      </w:pPr>
      <w:r w:rsidRPr="009C420F">
        <w:rPr>
          <w:rFonts w:ascii="Times New Roman" w:hAnsi="Times New Roman"/>
          <w:color w:val="262626"/>
          <w:sz w:val="28"/>
          <w:szCs w:val="24"/>
          <w:lang w:eastAsia="ru-RU"/>
        </w:rPr>
        <w:t>поселок Щербиновский</w:t>
      </w:r>
    </w:p>
    <w:p w:rsidR="009C420F" w:rsidRPr="009C420F" w:rsidRDefault="009C420F" w:rsidP="009C420F">
      <w:pPr>
        <w:spacing w:after="0" w:line="240" w:lineRule="auto"/>
        <w:jc w:val="center"/>
        <w:rPr>
          <w:rFonts w:ascii="Times New Roman" w:hAnsi="Times New Roman"/>
          <w:color w:val="262626"/>
          <w:sz w:val="24"/>
          <w:szCs w:val="24"/>
          <w:lang w:eastAsia="ru-RU"/>
        </w:rPr>
      </w:pPr>
    </w:p>
    <w:p w:rsidR="009C420F" w:rsidRPr="009C420F" w:rsidRDefault="009C420F" w:rsidP="009C420F">
      <w:pPr>
        <w:spacing w:after="0" w:line="240" w:lineRule="auto"/>
        <w:jc w:val="center"/>
        <w:rPr>
          <w:rFonts w:ascii="Times New Roman" w:hAnsi="Times New Roman"/>
          <w:color w:val="262626"/>
          <w:sz w:val="24"/>
          <w:szCs w:val="24"/>
          <w:lang w:eastAsia="ru-RU"/>
        </w:rPr>
      </w:pPr>
    </w:p>
    <w:p w:rsidR="009C420F" w:rsidRPr="009C420F" w:rsidRDefault="009C420F" w:rsidP="009C420F">
      <w:pPr>
        <w:tabs>
          <w:tab w:val="left" w:pos="1041"/>
        </w:tabs>
        <w:spacing w:after="0" w:line="240" w:lineRule="auto"/>
        <w:jc w:val="center"/>
        <w:rPr>
          <w:rFonts w:ascii="Times New Roman" w:hAnsi="Times New Roman"/>
          <w:b/>
          <w:bCs/>
          <w:color w:val="262626"/>
          <w:sz w:val="32"/>
          <w:szCs w:val="32"/>
          <w:u w:val="single"/>
          <w:lang w:eastAsia="ru-RU"/>
        </w:rPr>
      </w:pPr>
    </w:p>
    <w:p w:rsidR="009C420F" w:rsidRPr="009C420F" w:rsidRDefault="009C420F" w:rsidP="009C420F">
      <w:pPr>
        <w:tabs>
          <w:tab w:val="left" w:pos="1041"/>
        </w:tabs>
        <w:spacing w:after="0" w:line="240" w:lineRule="auto"/>
        <w:jc w:val="center"/>
        <w:rPr>
          <w:rFonts w:ascii="Times New Roman" w:hAnsi="Times New Roman"/>
          <w:color w:val="262626"/>
          <w:sz w:val="20"/>
          <w:szCs w:val="20"/>
          <w:lang w:eastAsia="ru-RU"/>
        </w:rPr>
      </w:pPr>
    </w:p>
    <w:p w:rsidR="009C420F" w:rsidRPr="009C420F" w:rsidRDefault="00C14CD8" w:rsidP="009C420F">
      <w:pPr>
        <w:tabs>
          <w:tab w:val="left" w:pos="1041"/>
        </w:tabs>
        <w:spacing w:after="0" w:line="240" w:lineRule="auto"/>
        <w:jc w:val="center"/>
        <w:rPr>
          <w:rFonts w:ascii="Times New Roman" w:hAnsi="Times New Roman"/>
          <w:color w:val="262626"/>
          <w:sz w:val="24"/>
          <w:szCs w:val="24"/>
          <w:lang w:eastAsia="ru-RU"/>
        </w:rPr>
      </w:pPr>
      <w:r w:rsidRPr="009C420F">
        <w:rPr>
          <w:rFonts w:ascii="Times New Roman" w:hAnsi="Times New Roman"/>
          <w:noProof/>
          <w:color w:val="262626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FABBB7" wp14:editId="55005038">
                <wp:simplePos x="0" y="0"/>
                <wp:positionH relativeFrom="column">
                  <wp:posOffset>3731260</wp:posOffset>
                </wp:positionH>
                <wp:positionV relativeFrom="paragraph">
                  <wp:posOffset>35560</wp:posOffset>
                </wp:positionV>
                <wp:extent cx="3048000" cy="170497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420F" w:rsidRPr="009C420F" w:rsidRDefault="009C420F" w:rsidP="00C14CD8">
                            <w:pPr>
                              <w:tabs>
                                <w:tab w:val="left" w:pos="1041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color w:val="262626"/>
                                <w:sz w:val="24"/>
                              </w:rPr>
                            </w:pPr>
                            <w:r w:rsidRPr="009C420F">
                              <w:rPr>
                                <w:rFonts w:ascii="Times New Roman" w:hAnsi="Times New Roman"/>
                                <w:color w:val="262626"/>
                                <w:sz w:val="24"/>
                              </w:rPr>
                              <w:t>УТВЕРЖДЕНО</w:t>
                            </w:r>
                          </w:p>
                          <w:p w:rsidR="009C420F" w:rsidRPr="009C420F" w:rsidRDefault="009C420F" w:rsidP="00C14CD8">
                            <w:pPr>
                              <w:tabs>
                                <w:tab w:val="left" w:pos="1041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color w:val="262626"/>
                                <w:sz w:val="24"/>
                              </w:rPr>
                            </w:pPr>
                            <w:r w:rsidRPr="009C420F">
                              <w:rPr>
                                <w:rFonts w:ascii="Times New Roman" w:hAnsi="Times New Roman"/>
                                <w:color w:val="262626"/>
                                <w:sz w:val="24"/>
                              </w:rPr>
                              <w:t>решением педсовета протокол №__</w:t>
                            </w:r>
                          </w:p>
                          <w:p w:rsidR="009C420F" w:rsidRPr="009C420F" w:rsidRDefault="00926125" w:rsidP="00C14CD8">
                            <w:pPr>
                              <w:tabs>
                                <w:tab w:val="left" w:pos="1041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color w:val="262626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262626"/>
                                <w:sz w:val="24"/>
                              </w:rPr>
                              <w:t>от ____________ 2017</w:t>
                            </w:r>
                            <w:r w:rsidR="009C420F" w:rsidRPr="009C420F">
                              <w:rPr>
                                <w:rFonts w:ascii="Times New Roman" w:hAnsi="Times New Roman"/>
                                <w:color w:val="262626"/>
                                <w:sz w:val="24"/>
                              </w:rPr>
                              <w:t xml:space="preserve"> года</w:t>
                            </w:r>
                          </w:p>
                          <w:p w:rsidR="009C420F" w:rsidRPr="00C14CD8" w:rsidRDefault="009C420F" w:rsidP="00C14CD8">
                            <w:pPr>
                              <w:tabs>
                                <w:tab w:val="left" w:pos="1041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color w:val="262626"/>
                                <w:sz w:val="24"/>
                              </w:rPr>
                            </w:pPr>
                            <w:r w:rsidRPr="00C14CD8">
                              <w:rPr>
                                <w:rFonts w:ascii="Times New Roman" w:hAnsi="Times New Roman"/>
                                <w:color w:val="262626"/>
                                <w:sz w:val="24"/>
                              </w:rPr>
                              <w:t>Председатель педсовета</w:t>
                            </w:r>
                          </w:p>
                          <w:p w:rsidR="009C420F" w:rsidRPr="00C14CD8" w:rsidRDefault="009C420F" w:rsidP="00C14CD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color w:val="262626"/>
                                <w:sz w:val="24"/>
                              </w:rPr>
                            </w:pPr>
                            <w:r w:rsidRPr="00C14CD8">
                              <w:rPr>
                                <w:rFonts w:ascii="Times New Roman" w:hAnsi="Times New Roman"/>
                                <w:color w:val="262626"/>
                                <w:sz w:val="24"/>
                              </w:rPr>
                              <w:t xml:space="preserve">________   </w:t>
                            </w:r>
                            <w:proofErr w:type="spellStart"/>
                            <w:r w:rsidRPr="00C14CD8">
                              <w:rPr>
                                <w:rFonts w:ascii="Times New Roman" w:hAnsi="Times New Roman"/>
                                <w:color w:val="262626"/>
                                <w:sz w:val="24"/>
                                <w:u w:val="single"/>
                              </w:rPr>
                              <w:t>Кузеро</w:t>
                            </w:r>
                            <w:proofErr w:type="spellEnd"/>
                            <w:r w:rsidRPr="00C14CD8">
                              <w:rPr>
                                <w:rFonts w:ascii="Times New Roman" w:hAnsi="Times New Roman"/>
                                <w:color w:val="262626"/>
                                <w:sz w:val="24"/>
                                <w:u w:val="single"/>
                              </w:rPr>
                              <w:t xml:space="preserve"> Ю. М.</w:t>
                            </w:r>
                          </w:p>
                          <w:p w:rsidR="009C420F" w:rsidRPr="00FB1F1E" w:rsidRDefault="009C420F" w:rsidP="009C420F">
                            <w:pPr>
                              <w:jc w:val="right"/>
                              <w:rPr>
                                <w:color w:val="0D0D0D"/>
                                <w:sz w:val="20"/>
                                <w:szCs w:val="20"/>
                              </w:rPr>
                            </w:pPr>
                            <w:r w:rsidRPr="00FB1F1E">
                              <w:rPr>
                                <w:color w:val="0D0D0D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ABBB7" id="Прямоугольник 5" o:spid="_x0000_s1026" style="position:absolute;left:0;text-align:left;margin-left:293.8pt;margin-top:2.8pt;width:240pt;height:13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" strokecolor="white">
                <v:textbox>
                  <w:txbxContent>
                    <w:p w:rsidR="009C420F" w:rsidRPr="009C420F" w:rsidRDefault="009C420F" w:rsidP="00C14CD8">
                      <w:pPr>
                        <w:tabs>
                          <w:tab w:val="left" w:pos="1041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color w:val="262626"/>
                          <w:sz w:val="24"/>
                        </w:rPr>
                      </w:pPr>
                      <w:r w:rsidRPr="009C420F">
                        <w:rPr>
                          <w:rFonts w:ascii="Times New Roman" w:hAnsi="Times New Roman"/>
                          <w:color w:val="262626"/>
                          <w:sz w:val="24"/>
                        </w:rPr>
                        <w:t>УТВЕРЖДЕНО</w:t>
                      </w:r>
                    </w:p>
                    <w:p w:rsidR="009C420F" w:rsidRPr="009C420F" w:rsidRDefault="009C420F" w:rsidP="00C14CD8">
                      <w:pPr>
                        <w:tabs>
                          <w:tab w:val="left" w:pos="1041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color w:val="262626"/>
                          <w:sz w:val="24"/>
                        </w:rPr>
                      </w:pPr>
                      <w:r w:rsidRPr="009C420F">
                        <w:rPr>
                          <w:rFonts w:ascii="Times New Roman" w:hAnsi="Times New Roman"/>
                          <w:color w:val="262626"/>
                          <w:sz w:val="24"/>
                        </w:rPr>
                        <w:t>решением педсовета протокол №__</w:t>
                      </w:r>
                    </w:p>
                    <w:p w:rsidR="009C420F" w:rsidRPr="009C420F" w:rsidRDefault="00926125" w:rsidP="00C14CD8">
                      <w:pPr>
                        <w:tabs>
                          <w:tab w:val="left" w:pos="1041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color w:val="262626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color w:val="262626"/>
                          <w:sz w:val="24"/>
                        </w:rPr>
                        <w:t>от ____________ 2017</w:t>
                      </w:r>
                      <w:r w:rsidR="009C420F" w:rsidRPr="009C420F">
                        <w:rPr>
                          <w:rFonts w:ascii="Times New Roman" w:hAnsi="Times New Roman"/>
                          <w:color w:val="262626"/>
                          <w:sz w:val="24"/>
                        </w:rPr>
                        <w:t xml:space="preserve"> года</w:t>
                      </w:r>
                    </w:p>
                    <w:p w:rsidR="009C420F" w:rsidRPr="00C14CD8" w:rsidRDefault="009C420F" w:rsidP="00C14CD8">
                      <w:pPr>
                        <w:tabs>
                          <w:tab w:val="left" w:pos="1041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color w:val="262626"/>
                          <w:sz w:val="24"/>
                        </w:rPr>
                      </w:pPr>
                      <w:r w:rsidRPr="00C14CD8">
                        <w:rPr>
                          <w:rFonts w:ascii="Times New Roman" w:hAnsi="Times New Roman"/>
                          <w:color w:val="262626"/>
                          <w:sz w:val="24"/>
                        </w:rPr>
                        <w:t>Председатель педсовета</w:t>
                      </w:r>
                    </w:p>
                    <w:p w:rsidR="009C420F" w:rsidRPr="00C14CD8" w:rsidRDefault="009C420F" w:rsidP="00C14CD8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color w:val="262626"/>
                          <w:sz w:val="24"/>
                        </w:rPr>
                      </w:pPr>
                      <w:r w:rsidRPr="00C14CD8">
                        <w:rPr>
                          <w:rFonts w:ascii="Times New Roman" w:hAnsi="Times New Roman"/>
                          <w:color w:val="262626"/>
                          <w:sz w:val="24"/>
                        </w:rPr>
                        <w:t xml:space="preserve">________   </w:t>
                      </w:r>
                      <w:proofErr w:type="spellStart"/>
                      <w:r w:rsidRPr="00C14CD8">
                        <w:rPr>
                          <w:rFonts w:ascii="Times New Roman" w:hAnsi="Times New Roman"/>
                          <w:color w:val="262626"/>
                          <w:sz w:val="24"/>
                          <w:u w:val="single"/>
                        </w:rPr>
                        <w:t>Кузеро</w:t>
                      </w:r>
                      <w:proofErr w:type="spellEnd"/>
                      <w:r w:rsidRPr="00C14CD8">
                        <w:rPr>
                          <w:rFonts w:ascii="Times New Roman" w:hAnsi="Times New Roman"/>
                          <w:color w:val="262626"/>
                          <w:sz w:val="24"/>
                          <w:u w:val="single"/>
                        </w:rPr>
                        <w:t xml:space="preserve"> Ю. М.</w:t>
                      </w:r>
                    </w:p>
                    <w:p w:rsidR="009C420F" w:rsidRPr="00FB1F1E" w:rsidRDefault="009C420F" w:rsidP="009C420F">
                      <w:pPr>
                        <w:jc w:val="right"/>
                        <w:rPr>
                          <w:color w:val="0D0D0D"/>
                          <w:sz w:val="20"/>
                          <w:szCs w:val="20"/>
                        </w:rPr>
                      </w:pPr>
                      <w:r w:rsidRPr="00FB1F1E">
                        <w:rPr>
                          <w:color w:val="0D0D0D"/>
                          <w:sz w:val="20"/>
                          <w:szCs w:val="20"/>
                        </w:rPr>
                        <w:t xml:space="preserve">         </w:t>
                      </w:r>
                    </w:p>
                  </w:txbxContent>
                </v:textbox>
              </v:rect>
            </w:pict>
          </mc:Fallback>
        </mc:AlternateContent>
      </w:r>
      <w:r w:rsidR="009C420F" w:rsidRPr="009C420F">
        <w:rPr>
          <w:rFonts w:ascii="Times New Roman" w:hAnsi="Times New Roman"/>
          <w:noProof/>
          <w:color w:val="262626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6959600</wp:posOffset>
                </wp:positionH>
                <wp:positionV relativeFrom="paragraph">
                  <wp:posOffset>149860</wp:posOffset>
                </wp:positionV>
                <wp:extent cx="2743200" cy="1272540"/>
                <wp:effectExtent l="0" t="0" r="19050" b="2286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272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420F" w:rsidRDefault="009C420F" w:rsidP="009C420F">
                            <w:pPr>
                              <w:tabs>
                                <w:tab w:val="left" w:pos="1041"/>
                              </w:tabs>
                              <w:jc w:val="center"/>
                            </w:pPr>
                            <w:r>
                              <w:t>УТВЕРЖДЕНО</w:t>
                            </w:r>
                          </w:p>
                          <w:p w:rsidR="009C420F" w:rsidRDefault="009C420F" w:rsidP="009C420F">
                            <w:pPr>
                              <w:tabs>
                                <w:tab w:val="left" w:pos="1041"/>
                              </w:tabs>
                              <w:jc w:val="center"/>
                            </w:pPr>
                            <w:r>
                              <w:t>решением педсовета протокол №__</w:t>
                            </w:r>
                          </w:p>
                          <w:p w:rsidR="009C420F" w:rsidRDefault="009C420F" w:rsidP="009C420F">
                            <w:pPr>
                              <w:tabs>
                                <w:tab w:val="left" w:pos="1041"/>
                              </w:tabs>
                              <w:jc w:val="center"/>
                            </w:pPr>
                            <w:r>
                              <w:t>от _________ 2013 года</w:t>
                            </w:r>
                          </w:p>
                          <w:p w:rsidR="009C420F" w:rsidRDefault="009C420F" w:rsidP="009C420F">
                            <w:pPr>
                              <w:tabs>
                                <w:tab w:val="left" w:pos="1041"/>
                              </w:tabs>
                              <w:jc w:val="center"/>
                            </w:pPr>
                            <w:r>
                              <w:t>Председатель педсовета</w:t>
                            </w:r>
                          </w:p>
                          <w:p w:rsidR="009C420F" w:rsidRDefault="009C420F" w:rsidP="009C420F">
                            <w:pPr>
                              <w:jc w:val="center"/>
                            </w:pPr>
                            <w:r>
                              <w:t xml:space="preserve">________                 </w:t>
                            </w:r>
                            <w:proofErr w:type="spellStart"/>
                            <w:r w:rsidRPr="006807FA">
                              <w:rPr>
                                <w:u w:val="single"/>
                              </w:rPr>
                              <w:t>П</w:t>
                            </w:r>
                            <w:r>
                              <w:rPr>
                                <w:u w:val="single"/>
                              </w:rPr>
                              <w:t>очуйко</w:t>
                            </w:r>
                            <w:proofErr w:type="spellEnd"/>
                            <w:r>
                              <w:rPr>
                                <w:u w:val="single"/>
                              </w:rPr>
                              <w:t xml:space="preserve"> А.Н.</w:t>
                            </w:r>
                          </w:p>
                          <w:p w:rsidR="009C420F" w:rsidRDefault="009C420F" w:rsidP="009C420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подпись                             Ф.И.О.</w:t>
                            </w:r>
                          </w:p>
                          <w:p w:rsidR="009C420F" w:rsidRPr="003779CF" w:rsidRDefault="009C420F" w:rsidP="009C420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779C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руководителя ОУ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548pt;margin-top:11.8pt;width:3in;height:10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" strokecolor="white">
                <v:textbox>
                  <w:txbxContent>
                    <w:p w:rsidR="009C420F" w:rsidRDefault="009C420F" w:rsidP="009C420F">
                      <w:pPr>
                        <w:tabs>
                          <w:tab w:val="left" w:pos="1041"/>
                        </w:tabs>
                        <w:jc w:val="center"/>
                      </w:pPr>
                      <w:r>
                        <w:t>УТВЕРЖДЕНО</w:t>
                      </w:r>
                    </w:p>
                    <w:p w:rsidR="009C420F" w:rsidRDefault="009C420F" w:rsidP="009C420F">
                      <w:pPr>
                        <w:tabs>
                          <w:tab w:val="left" w:pos="1041"/>
                        </w:tabs>
                        <w:jc w:val="center"/>
                      </w:pPr>
                      <w:r>
                        <w:t>решением педсовета протокол №__</w:t>
                      </w:r>
                    </w:p>
                    <w:p w:rsidR="009C420F" w:rsidRDefault="009C420F" w:rsidP="009C420F">
                      <w:pPr>
                        <w:tabs>
                          <w:tab w:val="left" w:pos="1041"/>
                        </w:tabs>
                        <w:jc w:val="center"/>
                      </w:pPr>
                      <w:r>
                        <w:t>от _________ 2013 года</w:t>
                      </w:r>
                    </w:p>
                    <w:p w:rsidR="009C420F" w:rsidRDefault="009C420F" w:rsidP="009C420F">
                      <w:pPr>
                        <w:tabs>
                          <w:tab w:val="left" w:pos="1041"/>
                        </w:tabs>
                        <w:jc w:val="center"/>
                      </w:pPr>
                      <w:r>
                        <w:t>Председатель педсовета</w:t>
                      </w:r>
                    </w:p>
                    <w:p w:rsidR="009C420F" w:rsidRDefault="009C420F" w:rsidP="009C420F">
                      <w:pPr>
                        <w:jc w:val="center"/>
                      </w:pPr>
                      <w:r>
                        <w:t xml:space="preserve">________                 </w:t>
                      </w:r>
                      <w:proofErr w:type="spellStart"/>
                      <w:r w:rsidRPr="006807FA">
                        <w:rPr>
                          <w:u w:val="single"/>
                        </w:rPr>
                        <w:t>П</w:t>
                      </w:r>
                      <w:r>
                        <w:rPr>
                          <w:u w:val="single"/>
                        </w:rPr>
                        <w:t>очуйко</w:t>
                      </w:r>
                      <w:proofErr w:type="spellEnd"/>
                      <w:r>
                        <w:rPr>
                          <w:u w:val="single"/>
                        </w:rPr>
                        <w:t xml:space="preserve"> А.Н.</w:t>
                      </w:r>
                    </w:p>
                    <w:p w:rsidR="009C420F" w:rsidRDefault="009C420F" w:rsidP="009C420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подпись                             Ф.И.О.</w:t>
                      </w:r>
                    </w:p>
                    <w:p w:rsidR="009C420F" w:rsidRPr="003779CF" w:rsidRDefault="009C420F" w:rsidP="009C420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</w:t>
                      </w:r>
                      <w:r w:rsidRPr="003779CF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руководителя ОУ     </w:t>
                      </w:r>
                    </w:p>
                  </w:txbxContent>
                </v:textbox>
              </v:rect>
            </w:pict>
          </mc:Fallback>
        </mc:AlternateContent>
      </w: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color w:val="262626"/>
          <w:sz w:val="24"/>
          <w:szCs w:val="24"/>
          <w:lang w:eastAsia="ru-RU"/>
        </w:rPr>
      </w:pP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color w:val="262626"/>
          <w:sz w:val="40"/>
          <w:szCs w:val="40"/>
          <w:lang w:eastAsia="ru-RU"/>
        </w:rPr>
      </w:pPr>
    </w:p>
    <w:p w:rsidR="009C420F" w:rsidRPr="009C420F" w:rsidRDefault="009C420F" w:rsidP="009C420F">
      <w:pPr>
        <w:spacing w:after="0" w:line="240" w:lineRule="auto"/>
        <w:jc w:val="center"/>
        <w:rPr>
          <w:rFonts w:ascii="Times New Roman" w:hAnsi="Times New Roman"/>
          <w:b/>
          <w:color w:val="262626"/>
          <w:sz w:val="32"/>
          <w:szCs w:val="32"/>
          <w:lang w:eastAsia="ru-RU"/>
        </w:rPr>
      </w:pPr>
    </w:p>
    <w:p w:rsidR="009C420F" w:rsidRPr="009C420F" w:rsidRDefault="009C420F" w:rsidP="009C420F">
      <w:pPr>
        <w:spacing w:after="0" w:line="240" w:lineRule="auto"/>
        <w:jc w:val="center"/>
        <w:rPr>
          <w:rFonts w:ascii="Times New Roman" w:hAnsi="Times New Roman"/>
          <w:b/>
          <w:color w:val="262626"/>
          <w:sz w:val="32"/>
          <w:szCs w:val="32"/>
          <w:lang w:eastAsia="ru-RU"/>
        </w:rPr>
      </w:pPr>
    </w:p>
    <w:p w:rsidR="009C420F" w:rsidRPr="009C420F" w:rsidRDefault="009C420F" w:rsidP="009C420F">
      <w:pPr>
        <w:spacing w:after="0" w:line="240" w:lineRule="auto"/>
        <w:jc w:val="center"/>
        <w:rPr>
          <w:rFonts w:ascii="Times New Roman" w:hAnsi="Times New Roman"/>
          <w:b/>
          <w:color w:val="262626"/>
          <w:sz w:val="32"/>
          <w:szCs w:val="32"/>
          <w:lang w:eastAsia="ru-RU"/>
        </w:rPr>
      </w:pPr>
    </w:p>
    <w:p w:rsidR="009C420F" w:rsidRPr="009C420F" w:rsidRDefault="009C420F" w:rsidP="009C420F">
      <w:pPr>
        <w:spacing w:after="0" w:line="240" w:lineRule="auto"/>
        <w:jc w:val="center"/>
        <w:rPr>
          <w:rFonts w:ascii="Times New Roman" w:hAnsi="Times New Roman"/>
          <w:b/>
          <w:color w:val="262626"/>
          <w:sz w:val="32"/>
          <w:szCs w:val="32"/>
          <w:lang w:eastAsia="ru-RU"/>
        </w:rPr>
      </w:pPr>
    </w:p>
    <w:p w:rsidR="009C420F" w:rsidRPr="009C420F" w:rsidRDefault="009C420F" w:rsidP="009C420F">
      <w:pPr>
        <w:spacing w:after="0" w:line="240" w:lineRule="auto"/>
        <w:jc w:val="center"/>
        <w:rPr>
          <w:rFonts w:ascii="Times New Roman" w:hAnsi="Times New Roman"/>
          <w:b/>
          <w:color w:val="262626"/>
          <w:sz w:val="32"/>
          <w:szCs w:val="32"/>
          <w:lang w:eastAsia="ru-RU"/>
        </w:rPr>
      </w:pPr>
    </w:p>
    <w:p w:rsidR="009C420F" w:rsidRPr="009C420F" w:rsidRDefault="009C420F" w:rsidP="009C420F">
      <w:pPr>
        <w:spacing w:after="0" w:line="240" w:lineRule="auto"/>
        <w:jc w:val="center"/>
        <w:rPr>
          <w:rFonts w:ascii="Times New Roman" w:hAnsi="Times New Roman"/>
          <w:b/>
          <w:color w:val="262626"/>
          <w:sz w:val="32"/>
          <w:szCs w:val="32"/>
          <w:lang w:eastAsia="ru-RU"/>
        </w:rPr>
      </w:pPr>
      <w:r w:rsidRPr="009C420F">
        <w:rPr>
          <w:rFonts w:ascii="Times New Roman" w:hAnsi="Times New Roman"/>
          <w:b/>
          <w:color w:val="262626"/>
          <w:sz w:val="32"/>
          <w:szCs w:val="32"/>
          <w:lang w:eastAsia="ru-RU"/>
        </w:rPr>
        <w:t>РАБОЧАЯ ПРОГРАММА</w:t>
      </w: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color w:val="262626"/>
          <w:sz w:val="28"/>
          <w:szCs w:val="28"/>
          <w:lang w:eastAsia="ru-RU"/>
        </w:rPr>
      </w:pP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color w:val="262626"/>
          <w:sz w:val="28"/>
          <w:szCs w:val="28"/>
          <w:lang w:eastAsia="ru-RU"/>
        </w:rPr>
      </w:pP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b/>
          <w:bCs/>
          <w:color w:val="262626"/>
          <w:sz w:val="28"/>
          <w:szCs w:val="28"/>
          <w:lang w:eastAsia="ru-RU"/>
        </w:rPr>
      </w:pPr>
      <w:r w:rsidRPr="009C420F">
        <w:rPr>
          <w:rFonts w:ascii="Times New Roman" w:hAnsi="Times New Roman"/>
          <w:color w:val="262626"/>
          <w:sz w:val="28"/>
          <w:szCs w:val="28"/>
          <w:lang w:eastAsia="ru-RU"/>
        </w:rPr>
        <w:t xml:space="preserve">По                 </w:t>
      </w:r>
      <w:r w:rsidR="00C14CD8">
        <w:rPr>
          <w:rFonts w:ascii="Times New Roman" w:hAnsi="Times New Roman"/>
          <w:b/>
          <w:bCs/>
          <w:color w:val="262626"/>
          <w:sz w:val="28"/>
          <w:szCs w:val="28"/>
          <w:u w:val="single"/>
          <w:lang w:eastAsia="ru-RU"/>
        </w:rPr>
        <w:t>русскому языку</w:t>
      </w:r>
      <w:r w:rsidRPr="009C420F">
        <w:rPr>
          <w:rFonts w:ascii="Times New Roman" w:hAnsi="Times New Roman"/>
          <w:b/>
          <w:bCs/>
          <w:color w:val="262626"/>
          <w:sz w:val="28"/>
          <w:szCs w:val="28"/>
          <w:lang w:eastAsia="ru-RU"/>
        </w:rPr>
        <w:t xml:space="preserve">  </w:t>
      </w: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b/>
          <w:bCs/>
          <w:color w:val="262626"/>
          <w:sz w:val="28"/>
          <w:szCs w:val="28"/>
          <w:lang w:eastAsia="ru-RU"/>
        </w:rPr>
      </w:pP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color w:val="262626"/>
          <w:sz w:val="28"/>
          <w:szCs w:val="28"/>
          <w:lang w:eastAsia="ru-RU"/>
        </w:rPr>
      </w:pP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b/>
          <w:bCs/>
          <w:color w:val="262626"/>
          <w:sz w:val="28"/>
          <w:szCs w:val="28"/>
          <w:u w:val="single"/>
          <w:lang w:eastAsia="ru-RU"/>
        </w:rPr>
      </w:pPr>
      <w:r w:rsidRPr="009C420F">
        <w:rPr>
          <w:rFonts w:ascii="Times New Roman" w:hAnsi="Times New Roman"/>
          <w:color w:val="262626"/>
          <w:sz w:val="28"/>
          <w:szCs w:val="28"/>
          <w:lang w:eastAsia="ru-RU"/>
        </w:rPr>
        <w:t>Уровень образования (</w:t>
      </w:r>
      <w:proofErr w:type="gramStart"/>
      <w:r w:rsidRPr="009C420F">
        <w:rPr>
          <w:rFonts w:ascii="Times New Roman" w:hAnsi="Times New Roman"/>
          <w:color w:val="262626"/>
          <w:sz w:val="28"/>
          <w:szCs w:val="28"/>
          <w:lang w:eastAsia="ru-RU"/>
        </w:rPr>
        <w:t xml:space="preserve">класс)  </w:t>
      </w:r>
      <w:r w:rsidRPr="009C420F">
        <w:rPr>
          <w:rFonts w:ascii="Times New Roman" w:hAnsi="Times New Roman"/>
          <w:b/>
          <w:bCs/>
          <w:color w:val="262626"/>
          <w:sz w:val="28"/>
          <w:szCs w:val="28"/>
          <w:u w:val="single"/>
          <w:lang w:eastAsia="ru-RU"/>
        </w:rPr>
        <w:t>основное</w:t>
      </w:r>
      <w:proofErr w:type="gramEnd"/>
      <w:r w:rsidRPr="009C420F">
        <w:rPr>
          <w:rFonts w:ascii="Times New Roman" w:hAnsi="Times New Roman"/>
          <w:b/>
          <w:bCs/>
          <w:color w:val="262626"/>
          <w:sz w:val="28"/>
          <w:szCs w:val="28"/>
          <w:u w:val="single"/>
          <w:lang w:eastAsia="ru-RU"/>
        </w:rPr>
        <w:t xml:space="preserve"> общее образование, 7-9 класс </w:t>
      </w: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color w:val="262626"/>
          <w:sz w:val="28"/>
          <w:szCs w:val="28"/>
          <w:lang w:eastAsia="ru-RU"/>
        </w:rPr>
      </w:pP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b/>
          <w:bCs/>
          <w:color w:val="262626"/>
          <w:sz w:val="28"/>
          <w:szCs w:val="28"/>
          <w:u w:val="single"/>
          <w:lang w:eastAsia="ru-RU"/>
        </w:rPr>
      </w:pPr>
      <w:r w:rsidRPr="009C420F">
        <w:rPr>
          <w:rFonts w:ascii="Times New Roman" w:hAnsi="Times New Roman"/>
          <w:color w:val="262626"/>
          <w:sz w:val="28"/>
          <w:szCs w:val="28"/>
          <w:lang w:eastAsia="ru-RU"/>
        </w:rPr>
        <w:t>Количество часов</w:t>
      </w:r>
      <w:r w:rsidRPr="009C420F">
        <w:rPr>
          <w:rFonts w:ascii="Times New Roman" w:hAnsi="Times New Roman"/>
          <w:b/>
          <w:bCs/>
          <w:color w:val="262626"/>
          <w:sz w:val="28"/>
          <w:szCs w:val="28"/>
          <w:u w:val="single"/>
          <w:lang w:eastAsia="ru-RU"/>
        </w:rPr>
        <w:t xml:space="preserve"> </w:t>
      </w:r>
      <w:r w:rsidR="00C14CD8">
        <w:rPr>
          <w:rFonts w:ascii="Times New Roman" w:hAnsi="Times New Roman"/>
          <w:b/>
          <w:bCs/>
          <w:color w:val="262626"/>
          <w:sz w:val="28"/>
          <w:szCs w:val="28"/>
          <w:u w:val="single"/>
          <w:lang w:eastAsia="ru-RU"/>
        </w:rPr>
        <w:t>442 часа</w:t>
      </w:r>
      <w:r w:rsidRPr="009C420F">
        <w:rPr>
          <w:rFonts w:ascii="Times New Roman" w:hAnsi="Times New Roman"/>
          <w:b/>
          <w:bCs/>
          <w:color w:val="262626"/>
          <w:sz w:val="28"/>
          <w:szCs w:val="28"/>
          <w:u w:val="single"/>
          <w:lang w:eastAsia="ru-RU"/>
        </w:rPr>
        <w:t xml:space="preserve"> </w:t>
      </w:r>
      <w:r w:rsidRPr="009C420F">
        <w:rPr>
          <w:rFonts w:ascii="Times New Roman" w:hAnsi="Times New Roman"/>
          <w:color w:val="262626"/>
          <w:sz w:val="28"/>
          <w:szCs w:val="28"/>
          <w:lang w:eastAsia="ru-RU"/>
        </w:rPr>
        <w:t xml:space="preserve">                   </w:t>
      </w: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color w:val="262626"/>
          <w:sz w:val="28"/>
          <w:szCs w:val="28"/>
          <w:lang w:eastAsia="ru-RU"/>
        </w:rPr>
      </w:pP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b/>
          <w:bCs/>
          <w:color w:val="262626"/>
          <w:sz w:val="28"/>
          <w:szCs w:val="28"/>
          <w:u w:val="single"/>
          <w:lang w:eastAsia="ru-RU"/>
        </w:rPr>
      </w:pPr>
      <w:r w:rsidRPr="009C420F">
        <w:rPr>
          <w:rFonts w:ascii="Times New Roman" w:hAnsi="Times New Roman"/>
          <w:color w:val="262626"/>
          <w:sz w:val="28"/>
          <w:szCs w:val="28"/>
          <w:lang w:eastAsia="ru-RU"/>
        </w:rPr>
        <w:t xml:space="preserve">Учитель   </w:t>
      </w:r>
      <w:proofErr w:type="spellStart"/>
      <w:r w:rsidRPr="009C420F">
        <w:rPr>
          <w:rFonts w:ascii="Times New Roman" w:hAnsi="Times New Roman"/>
          <w:b/>
          <w:bCs/>
          <w:color w:val="262626"/>
          <w:sz w:val="28"/>
          <w:szCs w:val="28"/>
          <w:u w:val="single"/>
          <w:lang w:eastAsia="ru-RU"/>
        </w:rPr>
        <w:t>Колобанова</w:t>
      </w:r>
      <w:proofErr w:type="spellEnd"/>
      <w:r w:rsidRPr="009C420F">
        <w:rPr>
          <w:rFonts w:ascii="Times New Roman" w:hAnsi="Times New Roman"/>
          <w:b/>
          <w:bCs/>
          <w:color w:val="262626"/>
          <w:sz w:val="28"/>
          <w:szCs w:val="28"/>
          <w:u w:val="single"/>
          <w:lang w:eastAsia="ru-RU"/>
        </w:rPr>
        <w:t xml:space="preserve"> Анна Григорьевн</w:t>
      </w:r>
      <w:r w:rsidR="00926125">
        <w:rPr>
          <w:rFonts w:ascii="Times New Roman" w:hAnsi="Times New Roman"/>
          <w:b/>
          <w:bCs/>
          <w:color w:val="262626"/>
          <w:sz w:val="28"/>
          <w:szCs w:val="28"/>
          <w:u w:val="single"/>
          <w:lang w:eastAsia="ru-RU"/>
        </w:rPr>
        <w:t>а, Ефремова Надежда Васильевна</w:t>
      </w:r>
    </w:p>
    <w:p w:rsidR="009C420F" w:rsidRPr="009C420F" w:rsidRDefault="009C420F" w:rsidP="009C420F">
      <w:pPr>
        <w:spacing w:after="0" w:line="240" w:lineRule="auto"/>
        <w:ind w:right="395"/>
        <w:rPr>
          <w:rFonts w:ascii="Times New Roman" w:hAnsi="Times New Roman"/>
          <w:color w:val="262626"/>
          <w:sz w:val="28"/>
          <w:szCs w:val="28"/>
          <w:lang w:eastAsia="ru-RU"/>
        </w:rPr>
      </w:pPr>
    </w:p>
    <w:p w:rsidR="00C14CD8" w:rsidRPr="007F4C47" w:rsidRDefault="00C14CD8" w:rsidP="00C14CD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7F4C47">
        <w:rPr>
          <w:rFonts w:ascii="Times New Roman" w:hAnsi="Times New Roman"/>
          <w:sz w:val="28"/>
          <w:szCs w:val="28"/>
          <w:u w:val="single"/>
        </w:rPr>
        <w:t xml:space="preserve">Программа разработана на основе авторской программы для общеобразовательных учреждений «Русский язык. 5-9 классы» под редакцией Т.А. </w:t>
      </w:r>
      <w:proofErr w:type="spellStart"/>
      <w:r w:rsidRPr="007F4C47">
        <w:rPr>
          <w:rFonts w:ascii="Times New Roman" w:hAnsi="Times New Roman"/>
          <w:sz w:val="28"/>
          <w:szCs w:val="28"/>
          <w:u w:val="single"/>
        </w:rPr>
        <w:t>Ладыженской</w:t>
      </w:r>
      <w:proofErr w:type="spellEnd"/>
      <w:r w:rsidRPr="007F4C47">
        <w:rPr>
          <w:rFonts w:ascii="Times New Roman" w:hAnsi="Times New Roman"/>
          <w:sz w:val="28"/>
          <w:szCs w:val="28"/>
          <w:u w:val="single"/>
        </w:rPr>
        <w:t>,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F4C47">
        <w:rPr>
          <w:rFonts w:ascii="Times New Roman" w:hAnsi="Times New Roman"/>
          <w:sz w:val="28"/>
          <w:szCs w:val="28"/>
          <w:u w:val="single"/>
        </w:rPr>
        <w:t xml:space="preserve">М.Т. Баранова, </w:t>
      </w:r>
      <w:r>
        <w:rPr>
          <w:rFonts w:ascii="Times New Roman" w:hAnsi="Times New Roman"/>
          <w:sz w:val="28"/>
          <w:szCs w:val="28"/>
          <w:u w:val="single"/>
        </w:rPr>
        <w:t xml:space="preserve">Л.А.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Тростенцовой</w:t>
      </w:r>
      <w:proofErr w:type="spellEnd"/>
      <w:r w:rsidRPr="007F4C47">
        <w:rPr>
          <w:rFonts w:ascii="Times New Roman" w:hAnsi="Times New Roman"/>
          <w:sz w:val="28"/>
          <w:szCs w:val="28"/>
          <w:u w:val="single"/>
        </w:rPr>
        <w:t>, М: «Просвещение»,</w:t>
      </w:r>
      <w:r>
        <w:rPr>
          <w:rFonts w:ascii="Times New Roman" w:hAnsi="Times New Roman"/>
          <w:sz w:val="28"/>
          <w:szCs w:val="28"/>
          <w:u w:val="single"/>
        </w:rPr>
        <w:t xml:space="preserve"> 2011 г.</w:t>
      </w:r>
    </w:p>
    <w:p w:rsidR="009C420F" w:rsidRPr="009C420F" w:rsidRDefault="009C420F" w:rsidP="009C420F">
      <w:pPr>
        <w:spacing w:after="0" w:line="240" w:lineRule="auto"/>
        <w:ind w:right="395"/>
        <w:jc w:val="both"/>
        <w:rPr>
          <w:rFonts w:ascii="Times New Roman" w:hAnsi="Times New Roman"/>
          <w:b/>
          <w:bCs/>
          <w:color w:val="262626"/>
          <w:sz w:val="28"/>
          <w:szCs w:val="28"/>
          <w:u w:val="single"/>
          <w:lang w:eastAsia="ru-RU"/>
        </w:rPr>
      </w:pP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color w:val="262626"/>
          <w:sz w:val="20"/>
          <w:szCs w:val="20"/>
          <w:lang w:eastAsia="ru-RU"/>
        </w:rPr>
      </w:pPr>
    </w:p>
    <w:p w:rsidR="009C420F" w:rsidRPr="009C420F" w:rsidRDefault="009C420F" w:rsidP="009C420F">
      <w:pPr>
        <w:spacing w:after="0" w:line="240" w:lineRule="auto"/>
        <w:rPr>
          <w:rFonts w:ascii="Times New Roman" w:hAnsi="Times New Roman"/>
          <w:color w:val="262626"/>
          <w:sz w:val="20"/>
          <w:szCs w:val="20"/>
          <w:lang w:eastAsia="ru-RU"/>
        </w:rPr>
      </w:pPr>
    </w:p>
    <w:p w:rsidR="009C420F" w:rsidRPr="009C420F" w:rsidRDefault="009C420F" w:rsidP="009C420F">
      <w:pPr>
        <w:tabs>
          <w:tab w:val="left" w:pos="1839"/>
        </w:tabs>
        <w:spacing w:after="0" w:line="240" w:lineRule="auto"/>
        <w:rPr>
          <w:rFonts w:ascii="Times New Roman" w:hAnsi="Times New Roman"/>
          <w:color w:val="262626"/>
          <w:sz w:val="20"/>
          <w:szCs w:val="20"/>
          <w:lang w:eastAsia="ru-RU"/>
        </w:rPr>
      </w:pPr>
    </w:p>
    <w:p w:rsidR="009C420F" w:rsidRPr="009C420F" w:rsidRDefault="009C420F" w:rsidP="009C420F">
      <w:pPr>
        <w:shd w:val="clear" w:color="auto" w:fill="FFFFFF"/>
        <w:spacing w:after="0" w:line="240" w:lineRule="auto"/>
        <w:rPr>
          <w:rFonts w:ascii="Times New Roman" w:hAnsi="Times New Roman"/>
          <w:color w:val="262626"/>
          <w:sz w:val="24"/>
          <w:szCs w:val="24"/>
          <w:lang w:eastAsia="ru-RU"/>
        </w:rPr>
      </w:pPr>
    </w:p>
    <w:p w:rsidR="009C420F" w:rsidRPr="009C420F" w:rsidRDefault="009C420F" w:rsidP="009C420F">
      <w:pPr>
        <w:tabs>
          <w:tab w:val="left" w:pos="1041"/>
        </w:tabs>
        <w:spacing w:after="0" w:line="240" w:lineRule="auto"/>
        <w:jc w:val="center"/>
        <w:rPr>
          <w:rFonts w:ascii="Times New Roman" w:hAnsi="Times New Roman"/>
          <w:b/>
          <w:bCs/>
          <w:color w:val="262626"/>
          <w:sz w:val="32"/>
          <w:szCs w:val="32"/>
          <w:u w:val="single"/>
          <w:lang w:eastAsia="ru-RU"/>
        </w:rPr>
      </w:pPr>
    </w:p>
    <w:p w:rsidR="009C420F" w:rsidRPr="009C420F" w:rsidRDefault="009C420F" w:rsidP="009C420F">
      <w:pPr>
        <w:tabs>
          <w:tab w:val="left" w:pos="1041"/>
        </w:tabs>
        <w:spacing w:after="0" w:line="240" w:lineRule="auto"/>
        <w:jc w:val="center"/>
        <w:rPr>
          <w:rFonts w:ascii="Times New Roman" w:hAnsi="Times New Roman"/>
          <w:b/>
          <w:bCs/>
          <w:color w:val="262626"/>
          <w:sz w:val="32"/>
          <w:szCs w:val="32"/>
          <w:u w:val="single"/>
          <w:lang w:eastAsia="ru-RU"/>
        </w:rPr>
      </w:pPr>
    </w:p>
    <w:p w:rsidR="009C420F" w:rsidRPr="009C420F" w:rsidRDefault="009C420F" w:rsidP="009C420F">
      <w:pPr>
        <w:tabs>
          <w:tab w:val="left" w:pos="1041"/>
        </w:tabs>
        <w:spacing w:after="0" w:line="240" w:lineRule="auto"/>
        <w:jc w:val="center"/>
        <w:rPr>
          <w:rFonts w:ascii="Times New Roman" w:hAnsi="Times New Roman"/>
          <w:b/>
          <w:bCs/>
          <w:color w:val="262626"/>
          <w:sz w:val="32"/>
          <w:szCs w:val="32"/>
          <w:u w:val="single"/>
          <w:lang w:eastAsia="ru-RU"/>
        </w:rPr>
      </w:pPr>
    </w:p>
    <w:p w:rsidR="009C420F" w:rsidRPr="009C420F" w:rsidRDefault="009C420F" w:rsidP="009C420F">
      <w:pPr>
        <w:tabs>
          <w:tab w:val="left" w:pos="1041"/>
        </w:tabs>
        <w:spacing w:after="0" w:line="240" w:lineRule="auto"/>
        <w:rPr>
          <w:rFonts w:ascii="Times New Roman" w:hAnsi="Times New Roman"/>
          <w:b/>
          <w:bCs/>
          <w:color w:val="262626"/>
          <w:sz w:val="32"/>
          <w:szCs w:val="32"/>
          <w:u w:val="single"/>
          <w:lang w:eastAsia="ru-RU"/>
        </w:rPr>
      </w:pPr>
    </w:p>
    <w:p w:rsidR="009C420F" w:rsidRDefault="009C420F" w:rsidP="009C420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C420F" w:rsidRDefault="009C420F" w:rsidP="009C420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C420F" w:rsidRDefault="009C420F" w:rsidP="009C420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26125" w:rsidRDefault="00926125" w:rsidP="009C420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26125" w:rsidRDefault="00926125" w:rsidP="009C420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C420F" w:rsidRDefault="009C420F" w:rsidP="00C14CD8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C14CD8" w:rsidRDefault="00C14CD8" w:rsidP="00C14CD8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9C420F" w:rsidRPr="00AD1D0C" w:rsidRDefault="009C420F" w:rsidP="009C420F">
      <w:pPr>
        <w:pStyle w:val="af0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D1D0C">
        <w:rPr>
          <w:rFonts w:ascii="Times New Roman" w:hAnsi="Times New Roman"/>
          <w:b/>
          <w:sz w:val="28"/>
        </w:rPr>
        <w:lastRenderedPageBreak/>
        <w:t>С</w:t>
      </w:r>
      <w:r>
        <w:rPr>
          <w:rFonts w:ascii="Times New Roman" w:hAnsi="Times New Roman"/>
          <w:b/>
          <w:sz w:val="28"/>
        </w:rPr>
        <w:t>одержание учебного предмета</w:t>
      </w:r>
    </w:p>
    <w:p w:rsidR="009C420F" w:rsidRDefault="009C420F" w:rsidP="009C42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1130" w:rsidRDefault="00E41130" w:rsidP="006518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1130">
        <w:rPr>
          <w:rFonts w:ascii="Times New Roman" w:hAnsi="Times New Roman"/>
          <w:sz w:val="24"/>
          <w:szCs w:val="24"/>
        </w:rPr>
        <w:t>Срок реализации рабочей программы учебного предмет</w:t>
      </w:r>
      <w:r w:rsidR="009C420F">
        <w:rPr>
          <w:rFonts w:ascii="Times New Roman" w:hAnsi="Times New Roman"/>
          <w:sz w:val="24"/>
          <w:szCs w:val="24"/>
        </w:rPr>
        <w:t>а «Русский язык» - 3</w:t>
      </w:r>
      <w:r w:rsidR="00895503">
        <w:rPr>
          <w:rFonts w:ascii="Times New Roman" w:hAnsi="Times New Roman"/>
          <w:sz w:val="24"/>
          <w:szCs w:val="24"/>
        </w:rPr>
        <w:t xml:space="preserve"> года</w:t>
      </w:r>
      <w:r w:rsidRPr="00E41130">
        <w:rPr>
          <w:rFonts w:ascii="Times New Roman" w:hAnsi="Times New Roman"/>
          <w:sz w:val="24"/>
          <w:szCs w:val="24"/>
        </w:rPr>
        <w:t xml:space="preserve"> с распределением часов следующим образом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E41130" w:rsidRDefault="00E41130" w:rsidP="00AD1D0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41130">
        <w:rPr>
          <w:rFonts w:ascii="Times New Roman" w:hAnsi="Times New Roman"/>
          <w:sz w:val="24"/>
          <w:szCs w:val="24"/>
        </w:rPr>
        <w:t>7 класс – 4 ча</w:t>
      </w:r>
      <w:r>
        <w:rPr>
          <w:rFonts w:ascii="Times New Roman" w:hAnsi="Times New Roman"/>
          <w:sz w:val="24"/>
          <w:szCs w:val="24"/>
        </w:rPr>
        <w:t>са в неделю (34 учебных недели</w:t>
      </w:r>
      <w:r w:rsidRPr="00E41130">
        <w:rPr>
          <w:rFonts w:ascii="Times New Roman" w:hAnsi="Times New Roman"/>
          <w:sz w:val="24"/>
          <w:szCs w:val="24"/>
        </w:rPr>
        <w:t xml:space="preserve">) </w:t>
      </w:r>
    </w:p>
    <w:p w:rsidR="00E41130" w:rsidRDefault="00E41130" w:rsidP="00AD1D0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класс – 3 часа в неделю (34 учебных недели</w:t>
      </w:r>
      <w:r w:rsidRPr="00E41130">
        <w:rPr>
          <w:rFonts w:ascii="Times New Roman" w:hAnsi="Times New Roman"/>
          <w:sz w:val="24"/>
          <w:szCs w:val="24"/>
        </w:rPr>
        <w:t xml:space="preserve">) </w:t>
      </w:r>
    </w:p>
    <w:p w:rsidR="00E41130" w:rsidRDefault="00E41130" w:rsidP="00AD1D0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класс – 2 часа в неделю (34 учебных недели</w:t>
      </w:r>
      <w:r w:rsidR="00815988">
        <w:rPr>
          <w:rFonts w:ascii="Times New Roman" w:hAnsi="Times New Roman"/>
          <w:sz w:val="24"/>
          <w:szCs w:val="24"/>
        </w:rPr>
        <w:t>).</w:t>
      </w:r>
    </w:p>
    <w:p w:rsidR="004327BB" w:rsidRDefault="004327BB" w:rsidP="00AD1D0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E41130" w:rsidRDefault="004327BB" w:rsidP="006518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2761">
        <w:rPr>
          <w:rFonts w:ascii="Times New Roman" w:hAnsi="Times New Roman"/>
          <w:sz w:val="24"/>
          <w:szCs w:val="24"/>
        </w:rPr>
        <w:t>Рабочая программа предназначена для изучения русского языка в общеобразовательной школе.  Необходимость</w:t>
      </w:r>
      <w:r w:rsidR="00815988">
        <w:rPr>
          <w:rFonts w:ascii="Times New Roman" w:hAnsi="Times New Roman"/>
          <w:sz w:val="24"/>
          <w:szCs w:val="24"/>
        </w:rPr>
        <w:t xml:space="preserve"> расширить авторскую программу </w:t>
      </w:r>
      <w:r w:rsidRPr="00922761">
        <w:rPr>
          <w:rFonts w:ascii="Times New Roman" w:hAnsi="Times New Roman"/>
          <w:sz w:val="24"/>
          <w:szCs w:val="24"/>
        </w:rPr>
        <w:t>возникл</w:t>
      </w:r>
      <w:r w:rsidR="00815988">
        <w:rPr>
          <w:rFonts w:ascii="Times New Roman" w:hAnsi="Times New Roman"/>
          <w:sz w:val="24"/>
          <w:szCs w:val="24"/>
        </w:rPr>
        <w:t xml:space="preserve">а в связи с тем, что программа </w:t>
      </w:r>
      <w:r w:rsidRPr="00922761">
        <w:rPr>
          <w:rFonts w:ascii="Times New Roman" w:hAnsi="Times New Roman"/>
          <w:sz w:val="24"/>
          <w:szCs w:val="24"/>
        </w:rPr>
        <w:t xml:space="preserve">«Русский язык. 5-9 классы» под редакцией </w:t>
      </w:r>
      <w:proofErr w:type="spellStart"/>
      <w:r w:rsidRPr="00922761">
        <w:rPr>
          <w:rFonts w:ascii="Times New Roman" w:hAnsi="Times New Roman"/>
          <w:sz w:val="24"/>
          <w:szCs w:val="24"/>
        </w:rPr>
        <w:t>М.Б.Баранова</w:t>
      </w:r>
      <w:proofErr w:type="spellEnd"/>
      <w:r w:rsidRPr="00922761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Pr="00922761">
        <w:rPr>
          <w:rFonts w:ascii="Times New Roman" w:hAnsi="Times New Roman"/>
          <w:sz w:val="24"/>
          <w:szCs w:val="24"/>
        </w:rPr>
        <w:t>Ладыженской</w:t>
      </w:r>
      <w:proofErr w:type="spellEnd"/>
      <w:r w:rsidRPr="00922761">
        <w:rPr>
          <w:rFonts w:ascii="Times New Roman" w:hAnsi="Times New Roman"/>
          <w:sz w:val="24"/>
          <w:szCs w:val="24"/>
        </w:rPr>
        <w:t>, Н. М.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4CD8">
        <w:rPr>
          <w:rFonts w:ascii="Times New Roman" w:hAnsi="Times New Roman"/>
          <w:sz w:val="24"/>
          <w:szCs w:val="24"/>
        </w:rPr>
        <w:t>Шанского</w:t>
      </w:r>
      <w:proofErr w:type="spellEnd"/>
      <w:r w:rsidR="00C14CD8">
        <w:rPr>
          <w:rFonts w:ascii="Times New Roman" w:hAnsi="Times New Roman"/>
          <w:sz w:val="24"/>
          <w:szCs w:val="24"/>
        </w:rPr>
        <w:t>, М: «Просвещение», 2011</w:t>
      </w:r>
      <w:r w:rsidR="00815988">
        <w:rPr>
          <w:rFonts w:ascii="Times New Roman" w:hAnsi="Times New Roman"/>
          <w:sz w:val="24"/>
          <w:szCs w:val="24"/>
        </w:rPr>
        <w:t xml:space="preserve"> г. рассчитана </w:t>
      </w:r>
      <w:r w:rsidRPr="00922761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420F">
        <w:rPr>
          <w:rFonts w:ascii="Times New Roman" w:hAnsi="Times New Roman"/>
          <w:sz w:val="24"/>
          <w:szCs w:val="24"/>
        </w:rPr>
        <w:t>306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922761">
        <w:rPr>
          <w:rFonts w:ascii="Times New Roman" w:hAnsi="Times New Roman"/>
          <w:sz w:val="24"/>
          <w:szCs w:val="24"/>
        </w:rPr>
        <w:t>, что не соответс</w:t>
      </w:r>
      <w:r>
        <w:rPr>
          <w:rFonts w:ascii="Times New Roman" w:hAnsi="Times New Roman"/>
          <w:sz w:val="24"/>
          <w:szCs w:val="24"/>
        </w:rPr>
        <w:t>твует учебному плану М</w:t>
      </w:r>
      <w:r w:rsidR="00815988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ОУ СОШ №13</w:t>
      </w:r>
      <w:r w:rsidR="00815988">
        <w:rPr>
          <w:rFonts w:ascii="Times New Roman" w:hAnsi="Times New Roman"/>
          <w:sz w:val="24"/>
          <w:szCs w:val="24"/>
        </w:rPr>
        <w:t xml:space="preserve">, где </w:t>
      </w:r>
      <w:r w:rsidRPr="00922761">
        <w:rPr>
          <w:rFonts w:ascii="Times New Roman" w:hAnsi="Times New Roman"/>
          <w:sz w:val="24"/>
          <w:szCs w:val="24"/>
        </w:rPr>
        <w:t>на изучение</w:t>
      </w:r>
      <w:r>
        <w:rPr>
          <w:rFonts w:ascii="Times New Roman" w:hAnsi="Times New Roman"/>
          <w:sz w:val="24"/>
          <w:szCs w:val="24"/>
        </w:rPr>
        <w:t xml:space="preserve"> русского языка в </w:t>
      </w:r>
      <w:r w:rsidR="00815988">
        <w:rPr>
          <w:rFonts w:ascii="Times New Roman" w:hAnsi="Times New Roman"/>
          <w:sz w:val="24"/>
          <w:szCs w:val="24"/>
        </w:rPr>
        <w:t xml:space="preserve">7 классе предусмотрено 204 часа в год, 6 часов в неделю; в </w:t>
      </w:r>
      <w:r>
        <w:rPr>
          <w:rFonts w:ascii="Times New Roman" w:hAnsi="Times New Roman"/>
          <w:sz w:val="24"/>
          <w:szCs w:val="24"/>
        </w:rPr>
        <w:t>8</w:t>
      </w:r>
      <w:r w:rsidRPr="00922761">
        <w:rPr>
          <w:rFonts w:ascii="Times New Roman" w:hAnsi="Times New Roman"/>
          <w:sz w:val="24"/>
          <w:szCs w:val="24"/>
        </w:rPr>
        <w:t xml:space="preserve"> классе предусмотрено 1</w:t>
      </w:r>
      <w:r>
        <w:rPr>
          <w:rFonts w:ascii="Times New Roman" w:hAnsi="Times New Roman"/>
          <w:sz w:val="24"/>
          <w:szCs w:val="24"/>
        </w:rPr>
        <w:t>36</w:t>
      </w:r>
      <w:r w:rsidR="00815988">
        <w:rPr>
          <w:rFonts w:ascii="Times New Roman" w:hAnsi="Times New Roman"/>
          <w:sz w:val="24"/>
          <w:szCs w:val="24"/>
        </w:rPr>
        <w:t xml:space="preserve"> часов</w:t>
      </w:r>
      <w:r w:rsidRPr="00922761">
        <w:rPr>
          <w:rFonts w:ascii="Times New Roman" w:hAnsi="Times New Roman"/>
          <w:sz w:val="24"/>
          <w:szCs w:val="24"/>
        </w:rPr>
        <w:t xml:space="preserve"> в год, </w:t>
      </w:r>
      <w:r>
        <w:rPr>
          <w:rFonts w:ascii="Times New Roman" w:hAnsi="Times New Roman"/>
          <w:sz w:val="24"/>
          <w:szCs w:val="24"/>
        </w:rPr>
        <w:t>4</w:t>
      </w:r>
      <w:r w:rsidR="00815988">
        <w:rPr>
          <w:rFonts w:ascii="Times New Roman" w:hAnsi="Times New Roman"/>
          <w:sz w:val="24"/>
          <w:szCs w:val="24"/>
        </w:rPr>
        <w:t xml:space="preserve"> часа в неделю; в 9 классе предусмотрено 102 часа в г</w:t>
      </w:r>
      <w:r w:rsidR="009C420F">
        <w:rPr>
          <w:rFonts w:ascii="Times New Roman" w:hAnsi="Times New Roman"/>
          <w:sz w:val="24"/>
          <w:szCs w:val="24"/>
        </w:rPr>
        <w:t xml:space="preserve">од, 3 часа в неделю. Всего </w:t>
      </w:r>
      <w:proofErr w:type="gramStart"/>
      <w:r w:rsidR="009C420F">
        <w:rPr>
          <w:rFonts w:ascii="Times New Roman" w:hAnsi="Times New Roman"/>
          <w:sz w:val="24"/>
          <w:szCs w:val="24"/>
        </w:rPr>
        <w:t xml:space="preserve">– </w:t>
      </w:r>
      <w:r w:rsidR="00815988">
        <w:rPr>
          <w:rFonts w:ascii="Times New Roman" w:hAnsi="Times New Roman"/>
          <w:sz w:val="24"/>
          <w:szCs w:val="24"/>
        </w:rPr>
        <w:t xml:space="preserve"> </w:t>
      </w:r>
      <w:r w:rsidR="009C420F">
        <w:rPr>
          <w:rFonts w:ascii="Times New Roman" w:hAnsi="Times New Roman"/>
          <w:sz w:val="24"/>
          <w:szCs w:val="24"/>
        </w:rPr>
        <w:t>442</w:t>
      </w:r>
      <w:proofErr w:type="gramEnd"/>
      <w:r w:rsidR="009C420F">
        <w:rPr>
          <w:rFonts w:ascii="Times New Roman" w:hAnsi="Times New Roman"/>
          <w:sz w:val="24"/>
          <w:szCs w:val="24"/>
        </w:rPr>
        <w:t xml:space="preserve"> часа</w:t>
      </w:r>
      <w:r w:rsidR="00815988">
        <w:rPr>
          <w:rFonts w:ascii="Times New Roman" w:hAnsi="Times New Roman"/>
          <w:sz w:val="24"/>
          <w:szCs w:val="24"/>
        </w:rPr>
        <w:t>.</w:t>
      </w:r>
    </w:p>
    <w:p w:rsidR="005F0909" w:rsidRDefault="005F0909" w:rsidP="00AD1D0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AD1D0C" w:rsidRDefault="00AD1D0C" w:rsidP="00AD1D0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B0B10" w:rsidRDefault="009B0B10" w:rsidP="00AD1D0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B0B10">
        <w:rPr>
          <w:rFonts w:ascii="Times New Roman" w:hAnsi="Times New Roman"/>
          <w:b/>
          <w:sz w:val="24"/>
          <w:szCs w:val="24"/>
        </w:rPr>
        <w:t>7 КЛАСС (204 часа)</w:t>
      </w:r>
    </w:p>
    <w:p w:rsidR="00AD1D0C" w:rsidRPr="009B0B10" w:rsidRDefault="00AD1D0C" w:rsidP="00AD1D0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B0B10" w:rsidRPr="009B0B10" w:rsidRDefault="009B0B10" w:rsidP="00AD1D0C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  <w:lang w:eastAsia="ru-RU"/>
        </w:rPr>
      </w:pPr>
      <w:r w:rsidRPr="009B0B10">
        <w:rPr>
          <w:rFonts w:ascii="Times New Roman" w:hAnsi="Times New Roman"/>
          <w:b/>
          <w:sz w:val="24"/>
          <w:szCs w:val="28"/>
          <w:lang w:eastAsia="ru-RU"/>
        </w:rPr>
        <w:t>Русский язык как развивающееся явление (1 час)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 Формы функционирования современного русского языка: литературный язык, диалекты, просторечие, профессиональные разновидности, жаргон.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Осознание важности коммуникативных умений в жизни человека.</w:t>
      </w:r>
    </w:p>
    <w:p w:rsidR="00AD1D0C" w:rsidRDefault="00AD1D0C" w:rsidP="00AD1D0C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</w:p>
    <w:p w:rsidR="009B0B10" w:rsidRPr="009B0B10" w:rsidRDefault="009B0B10" w:rsidP="00AD1D0C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  <w:r w:rsidRPr="009B0B10">
        <w:rPr>
          <w:rFonts w:ascii="Times New Roman" w:hAnsi="Times New Roman"/>
          <w:b/>
          <w:sz w:val="24"/>
          <w:szCs w:val="28"/>
        </w:rPr>
        <w:t xml:space="preserve">Повторение изученного в </w:t>
      </w:r>
      <w:r w:rsidRPr="009B0B10">
        <w:rPr>
          <w:rFonts w:ascii="Times New Roman" w:hAnsi="Times New Roman"/>
          <w:b/>
          <w:sz w:val="24"/>
          <w:szCs w:val="28"/>
          <w:lang w:val="en-US"/>
        </w:rPr>
        <w:t>V</w:t>
      </w:r>
      <w:r w:rsidRPr="009B0B10">
        <w:rPr>
          <w:rFonts w:ascii="Times New Roman" w:hAnsi="Times New Roman"/>
          <w:b/>
          <w:sz w:val="24"/>
          <w:szCs w:val="28"/>
        </w:rPr>
        <w:t xml:space="preserve"> -  </w:t>
      </w:r>
      <w:proofErr w:type="gramStart"/>
      <w:r w:rsidRPr="009B0B10">
        <w:rPr>
          <w:rFonts w:ascii="Times New Roman" w:hAnsi="Times New Roman"/>
          <w:b/>
          <w:sz w:val="24"/>
          <w:szCs w:val="28"/>
          <w:lang w:val="en-US"/>
        </w:rPr>
        <w:t>VI</w:t>
      </w:r>
      <w:r w:rsidRPr="009B0B10">
        <w:rPr>
          <w:rFonts w:ascii="Times New Roman" w:hAnsi="Times New Roman"/>
          <w:b/>
          <w:sz w:val="24"/>
          <w:szCs w:val="28"/>
        </w:rPr>
        <w:t xml:space="preserve">  </w:t>
      </w:r>
      <w:proofErr w:type="spellStart"/>
      <w:r w:rsidRPr="009B0B10">
        <w:rPr>
          <w:rFonts w:ascii="Times New Roman" w:hAnsi="Times New Roman"/>
          <w:b/>
          <w:sz w:val="24"/>
          <w:szCs w:val="28"/>
        </w:rPr>
        <w:t>кл</w:t>
      </w:r>
      <w:proofErr w:type="spellEnd"/>
      <w:proofErr w:type="gramEnd"/>
      <w:r w:rsidRPr="009B0B10">
        <w:rPr>
          <w:rFonts w:ascii="Times New Roman" w:hAnsi="Times New Roman"/>
          <w:b/>
          <w:sz w:val="24"/>
          <w:szCs w:val="28"/>
        </w:rPr>
        <w:t>. Синтаксис и пунктуация. (14+2)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 xml:space="preserve">Синтаксис. Синтаксический разбор. Пунктуация. Пунктуационный разбор. Лексика и фразеология. Фонетика и орфография. Фонетический разбор слова. Словообразование и орфография. Морфемный и словообразовательный разбор. Морфология и орфография. Морфологический разбор слова. 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Текст. Стили литературного языка. Диалог. Виды диалогов. Публицистический стиль.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 xml:space="preserve">Р. К. </w:t>
      </w:r>
      <w:r w:rsidRPr="009B0B10">
        <w:rPr>
          <w:rFonts w:ascii="Times New Roman" w:hAnsi="Times New Roman"/>
          <w:sz w:val="24"/>
          <w:szCs w:val="28"/>
        </w:rPr>
        <w:t xml:space="preserve">Фонетические говоры Кубани. 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</w:rPr>
        <w:t>Р. К. Отражение Кубанской темы в именах собственных (географические названия, название учреждений, предприятий, памятников старины).</w:t>
      </w:r>
    </w:p>
    <w:p w:rsidR="00AD1D0C" w:rsidRDefault="00AD1D0C" w:rsidP="00AD1D0C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</w:p>
    <w:p w:rsidR="009B0B10" w:rsidRPr="009B0B10" w:rsidRDefault="009B0B10" w:rsidP="00AD1D0C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  <w:r w:rsidRPr="009B0B10">
        <w:rPr>
          <w:rFonts w:ascii="Times New Roman" w:hAnsi="Times New Roman"/>
          <w:b/>
          <w:sz w:val="24"/>
          <w:szCs w:val="28"/>
        </w:rPr>
        <w:t>Морфология и орфография. Культура речи. Причастие. (32+6)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 xml:space="preserve">Причастие как часть речи. Склонение причастий. Причастный оборот. Выделение причастного оборота запятыми. Действительные и страдательные причастия. Краткие и полные страдательные причастия. Действительные причастия настоящего времени. Страдательные причастия настоящего и прошедшего времени. Н и НН в суффиксах страдательных причастий и в отглагольных прилагательных. Морфологический разбор причастия. Слитное и раздельное написание не с причастиями. 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 xml:space="preserve">Умение правильно склонять причастия. Роль причастных оборотов и причастий в портретных характеристиках. 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 xml:space="preserve">Описание внешности человека. 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</w:rPr>
        <w:t>Р. К. Диалектные ошибки в образовании страдательных причастий прошедшего времени.</w:t>
      </w:r>
    </w:p>
    <w:p w:rsidR="00AD1D0C" w:rsidRDefault="00AD1D0C" w:rsidP="00AD1D0C">
      <w:pPr>
        <w:pStyle w:val="23"/>
        <w:spacing w:line="240" w:lineRule="auto"/>
        <w:ind w:left="360"/>
        <w:rPr>
          <w:rFonts w:ascii="Times New Roman" w:hAnsi="Times New Roman"/>
          <w:b/>
          <w:sz w:val="24"/>
          <w:szCs w:val="28"/>
        </w:rPr>
      </w:pP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  <w:r w:rsidRPr="009B0B10">
        <w:rPr>
          <w:rFonts w:ascii="Times New Roman" w:hAnsi="Times New Roman"/>
          <w:b/>
          <w:sz w:val="24"/>
          <w:szCs w:val="28"/>
        </w:rPr>
        <w:t>Деепричастие. (12+2)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</w:rPr>
        <w:t xml:space="preserve">Деепричастие как часть речи. Деепричастный оборот. Запятые при деепричастном обороте. Раздельное написание не с деепричастиями. Деепричастия совершенного и несовершенного вида. Морфологический разбор деепричастия. 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</w:rPr>
        <w:t>Умение корректировать предложение с нарушением нормы в употреблении деепричастий.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Описание действий людей.</w:t>
      </w:r>
    </w:p>
    <w:p w:rsidR="00080E01" w:rsidRDefault="00080E01" w:rsidP="00080E01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  <w:r w:rsidRPr="009B0B10">
        <w:rPr>
          <w:rFonts w:ascii="Times New Roman" w:hAnsi="Times New Roman"/>
          <w:b/>
          <w:sz w:val="24"/>
          <w:szCs w:val="28"/>
        </w:rPr>
        <w:t>Наречие. (33+6)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lastRenderedPageBreak/>
        <w:t xml:space="preserve">Наречие как часть речи. Смысловые группы наречий. Степени сравнения наречий. Морфологический разбор наречия. Слитное и раздельное написание не с наречиями на о и е. Буквы </w:t>
      </w:r>
      <w:proofErr w:type="gramStart"/>
      <w:r w:rsidRPr="009B0B10">
        <w:rPr>
          <w:rFonts w:ascii="Times New Roman" w:hAnsi="Times New Roman"/>
          <w:sz w:val="24"/>
          <w:szCs w:val="28"/>
          <w:lang w:eastAsia="ru-RU"/>
        </w:rPr>
        <w:t>е  и</w:t>
      </w:r>
      <w:proofErr w:type="gramEnd"/>
      <w:r w:rsidRPr="009B0B10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9B0B10">
        <w:rPr>
          <w:rFonts w:ascii="Times New Roman" w:hAnsi="Times New Roman"/>
          <w:sz w:val="24"/>
          <w:szCs w:val="28"/>
          <w:lang w:eastAsia="ru-RU"/>
        </w:rPr>
        <w:t>и</w:t>
      </w:r>
      <w:proofErr w:type="spellEnd"/>
      <w:r w:rsidRPr="009B0B10">
        <w:rPr>
          <w:rFonts w:ascii="Times New Roman" w:hAnsi="Times New Roman"/>
          <w:sz w:val="24"/>
          <w:szCs w:val="28"/>
          <w:lang w:eastAsia="ru-RU"/>
        </w:rPr>
        <w:t xml:space="preserve"> в приставках не и ни отрицательных наречий. Одна и две буквы н в наречиях. Буквы о и е после шипящих на конце наречий. Буквы о и а на конце наречий. Дефис между частями слова в наречиях. Мягкий знак после шипящих на конце наречий. 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Умение рассуждать об оправданности употребления наречий с точки зрения норм литературного языка и функции наречий. Умение образовывать разные формы наречий.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Описание действий.</w:t>
      </w:r>
    </w:p>
    <w:p w:rsidR="00AD1D0C" w:rsidRDefault="00AD1D0C" w:rsidP="00AD1D0C">
      <w:pPr>
        <w:pStyle w:val="23"/>
        <w:spacing w:line="240" w:lineRule="auto"/>
        <w:ind w:left="360"/>
        <w:rPr>
          <w:rFonts w:ascii="Times New Roman" w:hAnsi="Times New Roman"/>
          <w:b/>
          <w:sz w:val="24"/>
          <w:szCs w:val="28"/>
        </w:rPr>
      </w:pP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  <w:r w:rsidRPr="009B0B10">
        <w:rPr>
          <w:rFonts w:ascii="Times New Roman" w:hAnsi="Times New Roman"/>
          <w:b/>
          <w:sz w:val="24"/>
          <w:szCs w:val="28"/>
        </w:rPr>
        <w:t>Категория состояния. (6+2)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Категория состояния как часть речи. Морфологический разбор слов категории состояния.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Умение выразительно читать поэтический отрывок. Умение кратко пересказывать художественный текст.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Пересказ текста с описанием природы.</w:t>
      </w:r>
    </w:p>
    <w:p w:rsidR="00AD1D0C" w:rsidRDefault="00AD1D0C" w:rsidP="00AD1D0C">
      <w:pPr>
        <w:pStyle w:val="23"/>
        <w:spacing w:line="240" w:lineRule="auto"/>
        <w:ind w:left="360"/>
        <w:rPr>
          <w:rFonts w:ascii="Times New Roman" w:hAnsi="Times New Roman"/>
          <w:b/>
          <w:sz w:val="24"/>
          <w:szCs w:val="28"/>
        </w:rPr>
      </w:pP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  <w:r w:rsidRPr="009B0B10">
        <w:rPr>
          <w:rFonts w:ascii="Times New Roman" w:hAnsi="Times New Roman"/>
          <w:b/>
          <w:sz w:val="24"/>
          <w:szCs w:val="28"/>
        </w:rPr>
        <w:t>Служебные части речи. (2часа)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</w:rPr>
      </w:pPr>
      <w:r w:rsidRPr="009B0B10">
        <w:rPr>
          <w:rFonts w:ascii="Times New Roman" w:hAnsi="Times New Roman"/>
          <w:sz w:val="24"/>
          <w:szCs w:val="28"/>
        </w:rPr>
        <w:t>Самостоятельные и служебные части речи.</w:t>
      </w:r>
    </w:p>
    <w:p w:rsidR="00AD1D0C" w:rsidRDefault="00AD1D0C" w:rsidP="00AD1D0C">
      <w:pPr>
        <w:pStyle w:val="23"/>
        <w:spacing w:line="240" w:lineRule="auto"/>
        <w:ind w:left="360"/>
        <w:rPr>
          <w:rFonts w:ascii="Times New Roman" w:hAnsi="Times New Roman"/>
          <w:b/>
          <w:sz w:val="24"/>
          <w:szCs w:val="28"/>
        </w:rPr>
      </w:pP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  <w:r w:rsidRPr="009B0B10">
        <w:rPr>
          <w:rFonts w:ascii="Times New Roman" w:hAnsi="Times New Roman"/>
          <w:b/>
          <w:sz w:val="24"/>
          <w:szCs w:val="28"/>
        </w:rPr>
        <w:t>Предлог. (12+2)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 xml:space="preserve">Предлог как часть речи. Употребление предлогов. Производные и непроизводные предлоги. Простые и составные предлоги. Морфологический разбор предлога. Слитное и раздельное написание производных предлогов. 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Умение корректировать неверное употребление предлогов и падежей существительных, записывать словосочетания в исправленном виде.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Составление текста научного стиля, деление текста на абзацы, составление вопросного плана.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</w:rPr>
      </w:pPr>
      <w:r w:rsidRPr="009B0B10">
        <w:rPr>
          <w:rFonts w:ascii="Times New Roman" w:hAnsi="Times New Roman"/>
          <w:sz w:val="24"/>
          <w:szCs w:val="28"/>
        </w:rPr>
        <w:t>Р. К. Смешение предлогов в говора</w:t>
      </w:r>
      <w:r>
        <w:rPr>
          <w:rFonts w:ascii="Times New Roman" w:hAnsi="Times New Roman"/>
          <w:sz w:val="24"/>
          <w:szCs w:val="28"/>
        </w:rPr>
        <w:t>х городском просторечии Кубани.</w:t>
      </w:r>
    </w:p>
    <w:p w:rsidR="00AD1D0C" w:rsidRDefault="00AD1D0C" w:rsidP="00AD1D0C">
      <w:pPr>
        <w:pStyle w:val="23"/>
        <w:spacing w:line="240" w:lineRule="auto"/>
        <w:ind w:left="360"/>
        <w:rPr>
          <w:rFonts w:ascii="Times New Roman" w:hAnsi="Times New Roman"/>
          <w:b/>
          <w:sz w:val="24"/>
          <w:szCs w:val="28"/>
        </w:rPr>
      </w:pP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  <w:r w:rsidRPr="009B0B10">
        <w:rPr>
          <w:rFonts w:ascii="Times New Roman" w:hAnsi="Times New Roman"/>
          <w:b/>
          <w:sz w:val="24"/>
          <w:szCs w:val="28"/>
        </w:rPr>
        <w:t>Союз. (22+2)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Союз как часть речи. Простые и составные союзы. Союзы сочинительные и подчинительные. Запятая между простыми предложениями в союзном сложном. Морфологический разбор союза. Слитное написание союзов также, чтобы, зато, тоже.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Умение составлять предложения, используя разные союзы.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Рассуждение как тип текста.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</w:rPr>
      </w:pPr>
      <w:r w:rsidRPr="009B0B10">
        <w:rPr>
          <w:rFonts w:ascii="Times New Roman" w:hAnsi="Times New Roman"/>
          <w:sz w:val="24"/>
          <w:szCs w:val="28"/>
        </w:rPr>
        <w:t xml:space="preserve">Р. К. Особенности употребления соч. и </w:t>
      </w:r>
      <w:proofErr w:type="spellStart"/>
      <w:r w:rsidRPr="009B0B10">
        <w:rPr>
          <w:rFonts w:ascii="Times New Roman" w:hAnsi="Times New Roman"/>
          <w:sz w:val="24"/>
          <w:szCs w:val="28"/>
        </w:rPr>
        <w:t>подч</w:t>
      </w:r>
      <w:proofErr w:type="spellEnd"/>
      <w:r w:rsidRPr="009B0B10">
        <w:rPr>
          <w:rFonts w:ascii="Times New Roman" w:hAnsi="Times New Roman"/>
          <w:sz w:val="24"/>
          <w:szCs w:val="28"/>
        </w:rPr>
        <w:t>. Союзов в говорах Кубан</w:t>
      </w:r>
      <w:r w:rsidR="00433351">
        <w:rPr>
          <w:rFonts w:ascii="Times New Roman" w:hAnsi="Times New Roman"/>
          <w:sz w:val="24"/>
          <w:szCs w:val="28"/>
        </w:rPr>
        <w:t>и, их влияние на культуру речи.</w:t>
      </w:r>
    </w:p>
    <w:p w:rsidR="00AD1D0C" w:rsidRDefault="00AD1D0C" w:rsidP="00AD1D0C">
      <w:pPr>
        <w:pStyle w:val="23"/>
        <w:spacing w:line="240" w:lineRule="auto"/>
        <w:ind w:left="0" w:firstLine="360"/>
        <w:rPr>
          <w:rFonts w:ascii="Times New Roman" w:hAnsi="Times New Roman"/>
          <w:b/>
          <w:sz w:val="24"/>
          <w:szCs w:val="28"/>
        </w:rPr>
      </w:pP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  <w:r w:rsidRPr="009B0B10">
        <w:rPr>
          <w:rFonts w:ascii="Times New Roman" w:hAnsi="Times New Roman"/>
          <w:b/>
          <w:sz w:val="24"/>
          <w:szCs w:val="28"/>
        </w:rPr>
        <w:t>Частица. (21+4)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 xml:space="preserve">Частица как часть речи. Разряды частиц. Формообразующие частицы. Смысловые частицы. Раздельное и дефисное написание частиц. Морфологический разбор частиц. Отрицательные частицы не и ни. Различение частицы не и приставки не. Частица не, приставка ни, союз ни-ни. 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Умение составлять предложения с частицами. Умение производить замену частиц и наблюдать за изменением смысла.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Умение составлять рассказ в рассказе.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</w:rPr>
      </w:pPr>
      <w:r w:rsidRPr="009B0B10">
        <w:rPr>
          <w:rFonts w:ascii="Times New Roman" w:hAnsi="Times New Roman"/>
          <w:sz w:val="24"/>
          <w:szCs w:val="28"/>
        </w:rPr>
        <w:t xml:space="preserve">Р. К. Диалектные частицы нехай, али </w:t>
      </w:r>
      <w:r w:rsidR="00433351">
        <w:rPr>
          <w:rFonts w:ascii="Times New Roman" w:hAnsi="Times New Roman"/>
          <w:sz w:val="24"/>
          <w:szCs w:val="28"/>
        </w:rPr>
        <w:t>и др., их использование в речи.</w:t>
      </w:r>
    </w:p>
    <w:p w:rsidR="00AD1D0C" w:rsidRDefault="00AD1D0C" w:rsidP="00AD1D0C">
      <w:pPr>
        <w:pStyle w:val="23"/>
        <w:spacing w:line="240" w:lineRule="auto"/>
        <w:ind w:left="360"/>
        <w:rPr>
          <w:rFonts w:ascii="Times New Roman" w:hAnsi="Times New Roman"/>
          <w:b/>
          <w:sz w:val="24"/>
          <w:szCs w:val="28"/>
        </w:rPr>
      </w:pP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  <w:r w:rsidRPr="009B0B10">
        <w:rPr>
          <w:rFonts w:ascii="Times New Roman" w:hAnsi="Times New Roman"/>
          <w:b/>
          <w:sz w:val="24"/>
          <w:szCs w:val="28"/>
        </w:rPr>
        <w:t>Междометие. Звукоподражательные слова  (5 часов)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Междометие как часть речи. Дефис в междометиях. Знаки препинания при междометиях.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Умение составлять диалог, включив в него междометия.</w:t>
      </w:r>
    </w:p>
    <w:p w:rsidR="009B0B10" w:rsidRPr="009B0B10" w:rsidRDefault="009B0B10" w:rsidP="00080E01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sz w:val="24"/>
          <w:szCs w:val="28"/>
          <w:lang w:eastAsia="ru-RU"/>
        </w:rPr>
        <w:t>Составление устного рассказа с междометиями.</w:t>
      </w:r>
    </w:p>
    <w:p w:rsidR="00080E01" w:rsidRDefault="00080E01" w:rsidP="00AD1D0C">
      <w:pPr>
        <w:pStyle w:val="23"/>
        <w:spacing w:line="240" w:lineRule="auto"/>
        <w:ind w:left="0"/>
        <w:rPr>
          <w:rFonts w:ascii="Times New Roman" w:hAnsi="Times New Roman"/>
          <w:b/>
          <w:sz w:val="24"/>
          <w:szCs w:val="28"/>
        </w:rPr>
      </w:pPr>
    </w:p>
    <w:p w:rsidR="009B0B10" w:rsidRPr="009B0B10" w:rsidRDefault="009B0B10" w:rsidP="00AD1D0C">
      <w:pPr>
        <w:pStyle w:val="23"/>
        <w:spacing w:line="240" w:lineRule="auto"/>
        <w:ind w:left="0"/>
        <w:rPr>
          <w:rFonts w:ascii="Times New Roman" w:hAnsi="Times New Roman"/>
          <w:sz w:val="24"/>
          <w:szCs w:val="28"/>
          <w:lang w:eastAsia="ru-RU"/>
        </w:rPr>
      </w:pPr>
      <w:r w:rsidRPr="009B0B10">
        <w:rPr>
          <w:rFonts w:ascii="Times New Roman" w:hAnsi="Times New Roman"/>
          <w:b/>
          <w:sz w:val="24"/>
          <w:szCs w:val="28"/>
        </w:rPr>
        <w:t xml:space="preserve">Повторение и систематизация пройденного в </w:t>
      </w:r>
      <w:r w:rsidRPr="009B0B10">
        <w:rPr>
          <w:rFonts w:ascii="Times New Roman" w:hAnsi="Times New Roman"/>
          <w:b/>
          <w:sz w:val="24"/>
          <w:szCs w:val="28"/>
          <w:lang w:val="en-US"/>
        </w:rPr>
        <w:t>VII</w:t>
      </w:r>
      <w:r w:rsidRPr="009B0B10">
        <w:rPr>
          <w:rFonts w:ascii="Times New Roman" w:hAnsi="Times New Roman"/>
          <w:b/>
          <w:sz w:val="24"/>
          <w:szCs w:val="28"/>
        </w:rPr>
        <w:t xml:space="preserve"> классе. (16+2)</w:t>
      </w:r>
    </w:p>
    <w:p w:rsidR="00AD1D0C" w:rsidRDefault="00AD1D0C" w:rsidP="00AD1D0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AD1D0C" w:rsidRDefault="00AD1D0C" w:rsidP="00AD1D0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9B0B10" w:rsidRDefault="00E22A0B" w:rsidP="00AD1D0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 (136 часов)</w:t>
      </w:r>
    </w:p>
    <w:p w:rsidR="00433351" w:rsidRPr="00433351" w:rsidRDefault="00433351" w:rsidP="00AD1D0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33351" w:rsidRDefault="00433351" w:rsidP="00AD1D0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Функции русского языка в современном мире</w:t>
      </w:r>
      <w:r w:rsidRPr="00922761">
        <w:rPr>
          <w:rFonts w:ascii="Times New Roman" w:hAnsi="Times New Roman"/>
          <w:b/>
          <w:sz w:val="24"/>
          <w:szCs w:val="24"/>
        </w:rPr>
        <w:t xml:space="preserve"> (1 ч) </w:t>
      </w:r>
    </w:p>
    <w:p w:rsidR="00433351" w:rsidRPr="00922761" w:rsidRDefault="00433351" w:rsidP="00AD1D0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Повторение пройденного в 5 - 7</w:t>
      </w:r>
      <w:r w:rsidRPr="0092276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классах (10 ч + 3</w:t>
      </w:r>
      <w:r w:rsidRPr="00922761">
        <w:rPr>
          <w:rFonts w:ascii="Times New Roman" w:hAnsi="Times New Roman"/>
          <w:b/>
          <w:sz w:val="24"/>
          <w:szCs w:val="24"/>
        </w:rPr>
        <w:t xml:space="preserve"> ч) </w:t>
      </w:r>
    </w:p>
    <w:p w:rsidR="00433351" w:rsidRPr="00922761" w:rsidRDefault="00433351" w:rsidP="00AD1D0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Синтаксис. Пунктуация</w:t>
      </w:r>
      <w:r w:rsidRPr="00922761">
        <w:rPr>
          <w:rFonts w:ascii="Times New Roman" w:hAnsi="Times New Roman"/>
          <w:b/>
          <w:sz w:val="24"/>
          <w:szCs w:val="24"/>
        </w:rPr>
        <w:t xml:space="preserve">. Культура речи </w:t>
      </w:r>
    </w:p>
    <w:p w:rsidR="00433351" w:rsidRDefault="00433351" w:rsidP="00AD1D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Словосочетание (3</w:t>
      </w:r>
      <w:r w:rsidRPr="00922761">
        <w:rPr>
          <w:rFonts w:ascii="Times New Roman" w:hAnsi="Times New Roman"/>
          <w:b/>
          <w:sz w:val="24"/>
          <w:szCs w:val="24"/>
        </w:rPr>
        <w:t xml:space="preserve"> ч)</w:t>
      </w:r>
    </w:p>
    <w:p w:rsidR="00433351" w:rsidRDefault="00433351" w:rsidP="00080E01">
      <w:pPr>
        <w:pStyle w:val="23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Повторение пройденного о словосочетании в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 w:rsidRPr="00EF30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классе</w:t>
      </w:r>
      <w:proofErr w:type="gramEnd"/>
      <w:r>
        <w:rPr>
          <w:rFonts w:ascii="Times New Roman" w:hAnsi="Times New Roman"/>
          <w:sz w:val="24"/>
          <w:szCs w:val="24"/>
        </w:rPr>
        <w:t>. Связь слов в словосочетании: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433351" w:rsidRPr="00EF309B" w:rsidRDefault="00433351" w:rsidP="00080E01">
      <w:pPr>
        <w:pStyle w:val="23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080E01" w:rsidRDefault="00080E01" w:rsidP="00AD1D0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33351" w:rsidRDefault="00433351" w:rsidP="00AD1D0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Простое предложение (3</w:t>
      </w:r>
      <w:r w:rsidRPr="00922761">
        <w:rPr>
          <w:rFonts w:ascii="Times New Roman" w:hAnsi="Times New Roman"/>
          <w:b/>
          <w:sz w:val="24"/>
          <w:szCs w:val="24"/>
        </w:rPr>
        <w:t>+2 ч)</w:t>
      </w:r>
    </w:p>
    <w:p w:rsidR="00433351" w:rsidRDefault="00433351" w:rsidP="00AD1D0C">
      <w:pPr>
        <w:pStyle w:val="23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Повторение пройденного о предложении. Грамматическая (предикативная) основа предложения. 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433351" w:rsidRDefault="00433351" w:rsidP="00080E01">
      <w:pPr>
        <w:pStyle w:val="23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выделять с помощью логического ударения и порядка слов наиболее важное слово в  предложении, выразительно читать предложения.</w:t>
      </w:r>
    </w:p>
    <w:p w:rsidR="00433351" w:rsidRPr="00425FD8" w:rsidRDefault="00433351" w:rsidP="00080E01">
      <w:pPr>
        <w:spacing w:after="0"/>
        <w:rPr>
          <w:rFonts w:ascii="Times New Roman" w:hAnsi="Times New Roman"/>
          <w:sz w:val="24"/>
          <w:szCs w:val="24"/>
        </w:rPr>
      </w:pPr>
      <w:r w:rsidRPr="00425FD8">
        <w:rPr>
          <w:rFonts w:ascii="Times New Roman" w:hAnsi="Times New Roman"/>
          <w:b/>
          <w:sz w:val="24"/>
          <w:szCs w:val="24"/>
        </w:rPr>
        <w:t>Р.К.:</w:t>
      </w:r>
      <w:r>
        <w:rPr>
          <w:rFonts w:ascii="Times New Roman" w:hAnsi="Times New Roman"/>
          <w:sz w:val="24"/>
          <w:szCs w:val="24"/>
        </w:rPr>
        <w:t xml:space="preserve"> ошибки в управлении глаголов речи, мышления, эмоционального состояния, вызванные влиянием местных говоров (смеяться с кого? Говорить за что?)</w:t>
      </w:r>
    </w:p>
    <w:p w:rsidR="00080E01" w:rsidRDefault="00080E01" w:rsidP="00AD1D0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33351" w:rsidRDefault="00433351" w:rsidP="00AD1D0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Простые двусоставные предложения</w:t>
      </w:r>
    </w:p>
    <w:p w:rsidR="00080E01" w:rsidRDefault="00080E01" w:rsidP="00AD1D0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33351" w:rsidRDefault="00433351" w:rsidP="00AD1D0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Главные члены предложения (10+2ч)</w:t>
      </w:r>
    </w:p>
    <w:p w:rsidR="00433351" w:rsidRDefault="00433351" w:rsidP="00080E01">
      <w:pPr>
        <w:pStyle w:val="23"/>
        <w:spacing w:after="0"/>
        <w:ind w:left="0"/>
        <w:rPr>
          <w:rFonts w:ascii="Times New Roman" w:hAnsi="Times New Roman"/>
          <w:sz w:val="24"/>
          <w:szCs w:val="24"/>
        </w:rPr>
      </w:pPr>
      <w:r w:rsidRPr="00F35498">
        <w:rPr>
          <w:rFonts w:ascii="Times New Roman" w:hAnsi="Times New Roman"/>
          <w:sz w:val="24"/>
          <w:szCs w:val="24"/>
        </w:rPr>
        <w:t>Повторение пройденного материала о подлежащем. Способы выражения подлежащего. Повторение изученного о сказуемом. Составное глагольное сказуемое. Составное именное сказуемое. Тире</w:t>
      </w:r>
      <w:r>
        <w:rPr>
          <w:rFonts w:ascii="Times New Roman" w:hAnsi="Times New Roman"/>
          <w:sz w:val="24"/>
          <w:szCs w:val="24"/>
        </w:rPr>
        <w:t xml:space="preserve"> между подлежащим и сказуемым. </w:t>
      </w:r>
      <w:r w:rsidRPr="00F35498">
        <w:rPr>
          <w:rFonts w:ascii="Times New Roman" w:hAnsi="Times New Roman"/>
          <w:sz w:val="24"/>
          <w:szCs w:val="24"/>
        </w:rPr>
        <w:t xml:space="preserve">Синтаксические синонимы главных членов предложения, их </w:t>
      </w:r>
      <w:proofErr w:type="spellStart"/>
      <w:r w:rsidRPr="00F35498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F35498">
        <w:rPr>
          <w:rFonts w:ascii="Times New Roman" w:hAnsi="Times New Roman"/>
          <w:sz w:val="24"/>
          <w:szCs w:val="24"/>
        </w:rPr>
        <w:t xml:space="preserve"> роль. </w:t>
      </w:r>
    </w:p>
    <w:p w:rsidR="00433351" w:rsidRDefault="00433351" w:rsidP="00080E01">
      <w:pPr>
        <w:pStyle w:val="23"/>
        <w:spacing w:after="0"/>
        <w:ind w:left="0"/>
        <w:rPr>
          <w:rFonts w:ascii="Times New Roman" w:hAnsi="Times New Roman"/>
          <w:sz w:val="24"/>
        </w:rPr>
      </w:pPr>
      <w:r w:rsidRPr="00433351">
        <w:rPr>
          <w:rFonts w:ascii="Times New Roman" w:hAnsi="Times New Roman"/>
          <w:sz w:val="24"/>
        </w:rPr>
        <w:t xml:space="preserve"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 Умение пользоваться в речи синонимическими вариантами выражения подлежащего и сказуемого. </w:t>
      </w:r>
    </w:p>
    <w:p w:rsidR="00433351" w:rsidRDefault="00433351" w:rsidP="00080E01">
      <w:pPr>
        <w:pStyle w:val="23"/>
        <w:spacing w:after="0"/>
        <w:ind w:left="0"/>
        <w:rPr>
          <w:rFonts w:ascii="Times New Roman" w:hAnsi="Times New Roman"/>
          <w:sz w:val="24"/>
          <w:szCs w:val="24"/>
        </w:rPr>
      </w:pPr>
      <w:r w:rsidRPr="00433351">
        <w:rPr>
          <w:rFonts w:ascii="Times New Roman" w:hAnsi="Times New Roman"/>
          <w:sz w:val="24"/>
          <w:szCs w:val="24"/>
        </w:rPr>
        <w:t>Публицистическое сочинение о памятнике куль</w:t>
      </w:r>
      <w:r>
        <w:rPr>
          <w:rFonts w:ascii="Times New Roman" w:hAnsi="Times New Roman"/>
          <w:sz w:val="24"/>
          <w:szCs w:val="24"/>
        </w:rPr>
        <w:t>туры (истории) своей местности.</w:t>
      </w:r>
    </w:p>
    <w:p w:rsidR="00080E01" w:rsidRDefault="00080E01" w:rsidP="00080E01">
      <w:pPr>
        <w:pStyle w:val="23"/>
        <w:spacing w:after="0"/>
        <w:ind w:left="0"/>
        <w:rPr>
          <w:rFonts w:ascii="Times New Roman" w:hAnsi="Times New Roman"/>
          <w:b/>
          <w:bCs/>
          <w:iCs/>
          <w:sz w:val="24"/>
          <w:szCs w:val="24"/>
        </w:rPr>
      </w:pPr>
    </w:p>
    <w:p w:rsidR="00080E01" w:rsidRDefault="00433351" w:rsidP="00080E01">
      <w:pPr>
        <w:pStyle w:val="23"/>
        <w:spacing w:after="0"/>
        <w:ind w:left="0"/>
        <w:rPr>
          <w:rFonts w:ascii="Times New Roman" w:hAnsi="Times New Roman"/>
          <w:sz w:val="24"/>
          <w:szCs w:val="24"/>
        </w:rPr>
      </w:pPr>
      <w:r w:rsidRPr="00433351">
        <w:rPr>
          <w:rFonts w:ascii="Times New Roman" w:hAnsi="Times New Roman"/>
          <w:b/>
          <w:bCs/>
          <w:iCs/>
          <w:sz w:val="24"/>
          <w:szCs w:val="24"/>
        </w:rPr>
        <w:t>Второстепенные члены предложения (6  +3ч)</w:t>
      </w:r>
      <w:r w:rsidRPr="00433351">
        <w:rPr>
          <w:rFonts w:ascii="Times New Roman" w:hAnsi="Times New Roman"/>
          <w:sz w:val="24"/>
          <w:szCs w:val="24"/>
        </w:rPr>
        <w:t xml:space="preserve"> </w:t>
      </w:r>
    </w:p>
    <w:p w:rsidR="00080E01" w:rsidRPr="00080E01" w:rsidRDefault="00433351" w:rsidP="00080E01">
      <w:pPr>
        <w:pStyle w:val="23"/>
        <w:spacing w:after="0"/>
        <w:ind w:left="0"/>
        <w:rPr>
          <w:rFonts w:ascii="Times New Roman" w:hAnsi="Times New Roman"/>
        </w:rPr>
      </w:pPr>
      <w:r w:rsidRPr="00080E01">
        <w:rPr>
          <w:rFonts w:ascii="Times New Roman" w:hAnsi="Times New Roman"/>
        </w:rPr>
        <w:t xml:space="preserve">Повторение изученного материала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 Сравнительный оборот; знаки препинания при нем. </w:t>
      </w:r>
    </w:p>
    <w:p w:rsidR="00080E01" w:rsidRPr="00080E01" w:rsidRDefault="00433351" w:rsidP="00080E01">
      <w:pPr>
        <w:pStyle w:val="23"/>
        <w:spacing w:after="0"/>
        <w:ind w:left="0"/>
        <w:rPr>
          <w:rFonts w:ascii="Times New Roman" w:hAnsi="Times New Roman"/>
        </w:rPr>
      </w:pPr>
      <w:r w:rsidRPr="00080E01">
        <w:rPr>
          <w:rFonts w:ascii="Times New Roman" w:hAnsi="Times New Roman"/>
        </w:rPr>
        <w:t xml:space="preserve">Умение использовать в речи согласованные и несогласованные определения как синонимы. </w:t>
      </w:r>
    </w:p>
    <w:p w:rsidR="00433351" w:rsidRPr="00080E01" w:rsidRDefault="00433351" w:rsidP="00080E01">
      <w:pPr>
        <w:pStyle w:val="23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080E01">
        <w:rPr>
          <w:rFonts w:ascii="Times New Roman" w:hAnsi="Times New Roman"/>
        </w:rPr>
        <w:t xml:space="preserve"> Ораторская речь, ее особенности. Публичное выступление об истории своего края. </w:t>
      </w:r>
    </w:p>
    <w:p w:rsidR="00433351" w:rsidRPr="00F35498" w:rsidRDefault="00433351" w:rsidP="00AD1D0C">
      <w:pPr>
        <w:pStyle w:val="af5"/>
        <w:spacing w:after="0" w:afterAutospacing="0"/>
      </w:pPr>
      <w:r>
        <w:rPr>
          <w:b/>
          <w:bCs/>
          <w:iCs/>
        </w:rPr>
        <w:t>Простые о</w:t>
      </w:r>
      <w:r w:rsidRPr="00031E7B">
        <w:rPr>
          <w:b/>
          <w:bCs/>
          <w:iCs/>
        </w:rPr>
        <w:t>дносоставные предложения (</w:t>
      </w:r>
      <w:r>
        <w:rPr>
          <w:b/>
          <w:bCs/>
          <w:iCs/>
        </w:rPr>
        <w:t>13</w:t>
      </w:r>
      <w:r w:rsidRPr="00031E7B">
        <w:rPr>
          <w:b/>
          <w:bCs/>
          <w:iCs/>
        </w:rPr>
        <w:t xml:space="preserve"> +2ч)</w:t>
      </w:r>
      <w:r>
        <w:t xml:space="preserve"> </w:t>
      </w:r>
      <w:r w:rsidR="00080E01">
        <w:br/>
      </w:r>
      <w:r w:rsidRPr="00F35498">
        <w:t xml:space="preserve">Группы односоставных предложений. Односоставные предложения с главным членом сказуемым (определенно-личные, неопределенно-личные, безличные) и подлежащим (назывные). </w:t>
      </w:r>
      <w:r w:rsidRPr="00F35498">
        <w:br/>
        <w:t>Синонимия односоставных и двусоставных предложений,</w:t>
      </w:r>
      <w:r>
        <w:t xml:space="preserve"> их </w:t>
      </w:r>
      <w:proofErr w:type="spellStart"/>
      <w:r>
        <w:t>текстообразующая</w:t>
      </w:r>
      <w:proofErr w:type="spellEnd"/>
      <w:r>
        <w:t xml:space="preserve"> роль. </w:t>
      </w:r>
      <w:r>
        <w:br/>
      </w:r>
      <w:r w:rsidRPr="00F35498">
        <w:t xml:space="preserve">Умение пользоваться двусоставными и односоставными предложениями как синтаксическими синонимами. </w:t>
      </w:r>
      <w:r w:rsidRPr="00F35498">
        <w:br/>
        <w:t>Умение пользоваться в описании назывными предложениями для обо</w:t>
      </w:r>
      <w:r>
        <w:t xml:space="preserve">значения времени и места. </w:t>
      </w:r>
      <w:r>
        <w:br/>
      </w:r>
      <w:r w:rsidRPr="00F35498">
        <w:t xml:space="preserve">Рассказ на свободную тему. </w:t>
      </w:r>
      <w:r w:rsidR="00080E01">
        <w:br/>
      </w:r>
      <w:r w:rsidRPr="002B62C8">
        <w:rPr>
          <w:b/>
        </w:rPr>
        <w:t>Р.К.:</w:t>
      </w:r>
      <w:r>
        <w:t xml:space="preserve"> Специфика использования страдательных оборотов в односоставных предложениях.</w:t>
      </w:r>
    </w:p>
    <w:p w:rsidR="00433351" w:rsidRPr="00080E01" w:rsidRDefault="00433351" w:rsidP="00AD1D0C">
      <w:pPr>
        <w:pStyle w:val="af5"/>
        <w:spacing w:after="0" w:afterAutospacing="0"/>
        <w:rPr>
          <w:b/>
        </w:rPr>
      </w:pPr>
      <w:r>
        <w:rPr>
          <w:b/>
        </w:rPr>
        <w:lastRenderedPageBreak/>
        <w:t>Неполные предложения (2ч)</w:t>
      </w:r>
      <w:r w:rsidR="00080E01">
        <w:rPr>
          <w:b/>
        </w:rPr>
        <w:br/>
      </w:r>
      <w:r>
        <w:t>Понятие о неполных предложениях.</w:t>
      </w:r>
      <w:r w:rsidRPr="00F35498">
        <w:t xml:space="preserve"> </w:t>
      </w:r>
      <w:r w:rsidRPr="00F35498">
        <w:br/>
        <w:t xml:space="preserve">Неполные предложения в диалоге и в сложном предложении. </w:t>
      </w:r>
    </w:p>
    <w:p w:rsidR="00433351" w:rsidRPr="00080E01" w:rsidRDefault="00433351" w:rsidP="00080E01">
      <w:pPr>
        <w:pStyle w:val="af5"/>
        <w:spacing w:after="0" w:afterAutospacing="0"/>
        <w:rPr>
          <w:b/>
          <w:bCs/>
          <w:iCs/>
        </w:rPr>
      </w:pPr>
      <w:r>
        <w:rPr>
          <w:b/>
          <w:bCs/>
          <w:iCs/>
        </w:rPr>
        <w:t>Однородные члены предложения (12+3ч)</w:t>
      </w:r>
      <w:r w:rsidR="00080E01">
        <w:rPr>
          <w:b/>
          <w:bCs/>
          <w:iCs/>
        </w:rPr>
        <w:br/>
      </w:r>
      <w:r w:rsidRPr="00F35498"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</w:t>
      </w:r>
      <w:r>
        <w:t xml:space="preserve">бщающих словах в предложениях. </w:t>
      </w:r>
      <w:r w:rsidRPr="00F35498">
        <w:t>Вариативность пос</w:t>
      </w:r>
      <w:r>
        <w:t xml:space="preserve">тановки знаков препинания. </w:t>
      </w:r>
      <w:r w:rsidR="00080E01">
        <w:rPr>
          <w:b/>
          <w:bCs/>
          <w:iCs/>
        </w:rPr>
        <w:br/>
      </w:r>
      <w:r w:rsidRPr="00F35498">
        <w:t>Умение интонационно правильно произносить предложения с обобщающими слова</w:t>
      </w:r>
      <w:r>
        <w:t xml:space="preserve">ми при однородных членах. </w:t>
      </w:r>
      <w:r w:rsidR="00080E01">
        <w:rPr>
          <w:b/>
          <w:bCs/>
          <w:iCs/>
        </w:rPr>
        <w:br/>
      </w:r>
      <w:r w:rsidRPr="00F35498">
        <w:t xml:space="preserve">Рассуждение на основе литературного произведения (в том числе дискуссионного характера). </w:t>
      </w:r>
    </w:p>
    <w:p w:rsidR="00433351" w:rsidRPr="00433351" w:rsidRDefault="00433351" w:rsidP="00AD1D0C">
      <w:pPr>
        <w:pStyle w:val="af5"/>
        <w:spacing w:after="0" w:afterAutospacing="0"/>
        <w:rPr>
          <w:b/>
          <w:bCs/>
          <w:iCs/>
        </w:rPr>
      </w:pPr>
      <w:r>
        <w:rPr>
          <w:b/>
          <w:bCs/>
          <w:iCs/>
        </w:rPr>
        <w:t>Обращение, вводные слова и междометия (12+2ч)</w:t>
      </w:r>
      <w:r w:rsidR="00080E01">
        <w:rPr>
          <w:b/>
          <w:bCs/>
          <w:iCs/>
        </w:rPr>
        <w:br/>
      </w:r>
      <w:r w:rsidRPr="00F35498">
        <w:t>Повторение изуч</w:t>
      </w:r>
      <w:r>
        <w:t xml:space="preserve">енного материала об обращении. </w:t>
      </w:r>
      <w:r w:rsidRPr="00F35498">
        <w:t>Распространенное обращение. Выделительные знаки препинания при обращениях.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</w:t>
      </w:r>
      <w:r>
        <w:t xml:space="preserve">ные и парные знаки препинания. </w:t>
      </w:r>
      <w:proofErr w:type="spellStart"/>
      <w:r w:rsidRPr="00F35498">
        <w:t>Текстообразующая</w:t>
      </w:r>
      <w:proofErr w:type="spellEnd"/>
      <w:r w:rsidRPr="00F35498">
        <w:t xml:space="preserve"> роль обращений,</w:t>
      </w:r>
      <w:r>
        <w:t xml:space="preserve"> вводных слов и междометий. </w:t>
      </w:r>
      <w:r w:rsidRPr="00F35498">
        <w:t>Умение интонационно правильно произносить предложения с обращениями, вводными словами и вводными предложениями, междометиями. Умение пользоваться в речи синонимическими вводными словами; употреблять вводные слова как средство связи пре</w:t>
      </w:r>
      <w:r>
        <w:t xml:space="preserve">дложений и частей текста. </w:t>
      </w:r>
      <w:r w:rsidR="00080E01">
        <w:rPr>
          <w:b/>
          <w:bCs/>
          <w:iCs/>
        </w:rPr>
        <w:br/>
      </w:r>
      <w:r w:rsidRPr="00F35498">
        <w:t xml:space="preserve">Публичное выступление на общественно значимую тему. </w:t>
      </w:r>
    </w:p>
    <w:p w:rsidR="00433351" w:rsidRPr="00080E01" w:rsidRDefault="00433351" w:rsidP="00080E01">
      <w:pPr>
        <w:pStyle w:val="af5"/>
        <w:spacing w:after="0" w:afterAutospacing="0"/>
        <w:rPr>
          <w:b/>
          <w:bCs/>
          <w:iCs/>
        </w:rPr>
      </w:pPr>
      <w:r>
        <w:rPr>
          <w:b/>
          <w:bCs/>
          <w:iCs/>
        </w:rPr>
        <w:t>Обособленные члены предложения (22+4ч)</w:t>
      </w:r>
      <w:r w:rsidR="00080E01">
        <w:rPr>
          <w:b/>
          <w:bCs/>
          <w:iCs/>
        </w:rPr>
        <w:br/>
      </w:r>
      <w:r w:rsidRPr="00F35498">
        <w:t xml:space="preserve"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 </w:t>
      </w:r>
      <w:r w:rsidRPr="00F35498">
        <w:br/>
        <w:t>Синтаксические синонимы обособленных членов предложения,</w:t>
      </w:r>
      <w:r>
        <w:t xml:space="preserve"> их </w:t>
      </w:r>
      <w:proofErr w:type="spellStart"/>
      <w:r>
        <w:t>текстообразующая</w:t>
      </w:r>
      <w:proofErr w:type="spellEnd"/>
      <w:r>
        <w:t xml:space="preserve"> роль. </w:t>
      </w:r>
      <w:r>
        <w:br/>
      </w:r>
      <w:r w:rsidRPr="00F35498">
        <w:t>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</w:t>
      </w:r>
      <w:r>
        <w:t xml:space="preserve"> синтаксические синонимы. </w:t>
      </w:r>
      <w:r w:rsidR="00080E01">
        <w:rPr>
          <w:b/>
          <w:bCs/>
          <w:iCs/>
        </w:rPr>
        <w:br/>
      </w:r>
      <w:r w:rsidRPr="00F35498">
        <w:t xml:space="preserve">Характеристика человека как вид текста; строение данного текста, его языковые особенности. </w:t>
      </w:r>
      <w:r w:rsidR="00080E01">
        <w:rPr>
          <w:b/>
          <w:bCs/>
          <w:iCs/>
        </w:rPr>
        <w:br/>
      </w:r>
      <w:r w:rsidRPr="002B62C8">
        <w:rPr>
          <w:b/>
        </w:rPr>
        <w:t>Р.К.:</w:t>
      </w:r>
      <w:r>
        <w:t xml:space="preserve"> Ошибки диалектного происхождения в употреблении причастий.</w:t>
      </w:r>
    </w:p>
    <w:p w:rsidR="00433351" w:rsidRPr="00F35498" w:rsidRDefault="00433351" w:rsidP="00080E01">
      <w:pPr>
        <w:pStyle w:val="af5"/>
        <w:spacing w:after="0" w:afterAutospacing="0"/>
      </w:pPr>
      <w:r>
        <w:rPr>
          <w:b/>
          <w:bCs/>
          <w:iCs/>
        </w:rPr>
        <w:t>Прямая и косвенная речь (8+2ч)</w:t>
      </w:r>
      <w:r>
        <w:t xml:space="preserve"> </w:t>
      </w:r>
      <w:r w:rsidR="00080E01">
        <w:br/>
      </w:r>
      <w:r w:rsidRPr="00F35498">
        <w:t xml:space="preserve">Повторение изученного материала о прямой речи и диалоге. Способы передачи чужой речи. </w:t>
      </w:r>
      <w:r w:rsidRPr="00F35498">
        <w:br/>
        <w:t xml:space="preserve"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 </w:t>
      </w:r>
      <w:r w:rsidRPr="00F35498">
        <w:br/>
        <w:t>Синтаксические синонимы предложений с прямой речью,</w:t>
      </w:r>
      <w:r>
        <w:t xml:space="preserve"> их </w:t>
      </w:r>
      <w:proofErr w:type="spellStart"/>
      <w:r>
        <w:t>текстообразующая</w:t>
      </w:r>
      <w:proofErr w:type="spellEnd"/>
      <w:r>
        <w:t xml:space="preserve"> роль. </w:t>
      </w:r>
      <w:r>
        <w:br/>
      </w:r>
      <w:r w:rsidRPr="00F35498">
        <w:t>Умение выделять в произношении слова автора. Умение заменя</w:t>
      </w:r>
      <w:r>
        <w:t>ть прямую речь косвенной.</w:t>
      </w:r>
      <w:r w:rsidR="00080E01">
        <w:br/>
      </w:r>
      <w:r w:rsidRPr="00F35498">
        <w:t xml:space="preserve">Сравнительная характеристика двух знакомых лиц; особенности строения данного текста. </w:t>
      </w:r>
      <w:r w:rsidR="00080E01">
        <w:br/>
      </w:r>
      <w:r w:rsidRPr="002B62C8">
        <w:rPr>
          <w:b/>
        </w:rPr>
        <w:t>Р.К.:</w:t>
      </w:r>
      <w:r>
        <w:t xml:space="preserve"> Слова с нелитературным ударением на Кубани, причины их распространения.</w:t>
      </w:r>
    </w:p>
    <w:p w:rsidR="00433351" w:rsidRDefault="00433351" w:rsidP="00AD1D0C">
      <w:pPr>
        <w:pStyle w:val="af5"/>
        <w:spacing w:after="0" w:afterAutospacing="0"/>
      </w:pPr>
      <w:r w:rsidRPr="00031E7B">
        <w:rPr>
          <w:b/>
          <w:bCs/>
          <w:iCs/>
        </w:rPr>
        <w:t>Повторение и систематизация пройденного в 8 классе (</w:t>
      </w:r>
      <w:r>
        <w:rPr>
          <w:b/>
          <w:bCs/>
          <w:iCs/>
        </w:rPr>
        <w:t>8+2ч</w:t>
      </w:r>
      <w:r w:rsidRPr="00031E7B">
        <w:rPr>
          <w:b/>
          <w:bCs/>
          <w:iCs/>
        </w:rPr>
        <w:t>)</w:t>
      </w:r>
      <w:r w:rsidRPr="00031E7B">
        <w:t xml:space="preserve"> </w:t>
      </w:r>
      <w:r w:rsidRPr="00031E7B">
        <w:br/>
      </w:r>
      <w:r w:rsidRPr="00F35498">
        <w:t xml:space="preserve">Сочинение повествовательного характера с элементами описания (рассуждения). </w:t>
      </w:r>
      <w:r w:rsidR="00080E01">
        <w:br/>
      </w:r>
      <w:r w:rsidRPr="002B62C8">
        <w:rPr>
          <w:b/>
        </w:rPr>
        <w:t>Р.К.:</w:t>
      </w:r>
      <w:r>
        <w:t xml:space="preserve"> Языковые семьи и группы, представленные на Кубани.</w:t>
      </w:r>
    </w:p>
    <w:p w:rsidR="005C1789" w:rsidRPr="00080E01" w:rsidRDefault="005C1789" w:rsidP="00AD1D0C">
      <w:pPr>
        <w:pStyle w:val="af5"/>
        <w:spacing w:after="0" w:afterAutospacing="0"/>
        <w:rPr>
          <w:b/>
        </w:rPr>
      </w:pPr>
      <w:r w:rsidRPr="00080E01">
        <w:rPr>
          <w:b/>
        </w:rPr>
        <w:t>Подведение итогов года</w:t>
      </w:r>
      <w:r w:rsidR="00080E01" w:rsidRPr="00080E01">
        <w:rPr>
          <w:b/>
        </w:rPr>
        <w:t xml:space="preserve"> (1 ч)</w:t>
      </w:r>
    </w:p>
    <w:p w:rsidR="005C1789" w:rsidRPr="00F35498" w:rsidRDefault="005C1789" w:rsidP="00AD1D0C">
      <w:pPr>
        <w:pStyle w:val="af5"/>
        <w:spacing w:after="0" w:afterAutospacing="0"/>
      </w:pPr>
    </w:p>
    <w:p w:rsidR="00433351" w:rsidRDefault="004D40C9" w:rsidP="00AD1D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0909">
        <w:rPr>
          <w:rFonts w:ascii="Times New Roman" w:hAnsi="Times New Roman"/>
          <w:sz w:val="24"/>
          <w:szCs w:val="24"/>
        </w:rPr>
        <w:t xml:space="preserve">      </w:t>
      </w:r>
    </w:p>
    <w:p w:rsidR="004D40C9" w:rsidRPr="00895503" w:rsidRDefault="00895503" w:rsidP="006518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5503">
        <w:rPr>
          <w:rFonts w:ascii="Times New Roman" w:hAnsi="Times New Roman"/>
          <w:b/>
          <w:sz w:val="24"/>
          <w:szCs w:val="24"/>
        </w:rPr>
        <w:t>9 КЛАСС (102 часа)</w:t>
      </w:r>
    </w:p>
    <w:p w:rsidR="00895503" w:rsidRDefault="00895503" w:rsidP="00651868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95503" w:rsidRPr="00895503" w:rsidRDefault="00895503" w:rsidP="00AD1D0C">
      <w:pPr>
        <w:rPr>
          <w:rFonts w:ascii="Times New Roman" w:eastAsia="Calibri" w:hAnsi="Times New Roman"/>
          <w:b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lastRenderedPageBreak/>
        <w:t xml:space="preserve">Международное значение русского языка (1 ч) </w:t>
      </w:r>
    </w:p>
    <w:p w:rsidR="00895503" w:rsidRPr="00895503" w:rsidRDefault="00895503" w:rsidP="00AD1D0C">
      <w:pPr>
        <w:rPr>
          <w:rFonts w:ascii="Times New Roman" w:eastAsia="Calibri" w:hAnsi="Times New Roman"/>
          <w:b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t xml:space="preserve">Р.К.: </w:t>
      </w:r>
      <w:r w:rsidRPr="00895503">
        <w:rPr>
          <w:rFonts w:ascii="Times New Roman" w:eastAsia="Calibri" w:hAnsi="Times New Roman"/>
          <w:sz w:val="24"/>
          <w:szCs w:val="28"/>
        </w:rPr>
        <w:t>языковые группы и семьи, представленные на Кубани</w:t>
      </w:r>
    </w:p>
    <w:p w:rsidR="00895503" w:rsidRPr="00895503" w:rsidRDefault="00895503" w:rsidP="00AD1D0C">
      <w:pPr>
        <w:rPr>
          <w:rFonts w:ascii="Times New Roman" w:eastAsia="Calibri" w:hAnsi="Times New Roman"/>
          <w:b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t xml:space="preserve">Повторение пройденного в 5 - 8 классах (8 ч + 2 ч)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>Анализ текста, его стиля, средств связи его частей.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t>Р.К.:</w:t>
      </w:r>
      <w:r w:rsidRPr="00895503">
        <w:rPr>
          <w:rFonts w:ascii="Times New Roman" w:eastAsia="Calibri" w:hAnsi="Times New Roman"/>
          <w:sz w:val="24"/>
          <w:szCs w:val="28"/>
        </w:rPr>
        <w:t xml:space="preserve"> кубанские особенности произношения согласных звуков; кубанские диалектизмы и их типы (лексические, семантические и этнографические); словообразовательные диалектизмы; морфологические диалектизмы</w:t>
      </w:r>
    </w:p>
    <w:p w:rsidR="00895503" w:rsidRPr="00895503" w:rsidRDefault="00895503" w:rsidP="00AD1D0C">
      <w:pPr>
        <w:rPr>
          <w:rFonts w:ascii="Times New Roman" w:eastAsia="Calibri" w:hAnsi="Times New Roman"/>
          <w:b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t xml:space="preserve">Сложное предложение. Культура речи </w:t>
      </w:r>
    </w:p>
    <w:p w:rsidR="00895503" w:rsidRPr="00895503" w:rsidRDefault="00895503" w:rsidP="00AD1D0C">
      <w:pPr>
        <w:rPr>
          <w:rFonts w:ascii="Times New Roman" w:eastAsia="Calibri" w:hAnsi="Times New Roman"/>
          <w:b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t>Сложные предложения (1 ч)</w:t>
      </w:r>
    </w:p>
    <w:p w:rsidR="00895503" w:rsidRPr="00895503" w:rsidRDefault="00895503" w:rsidP="00AD1D0C">
      <w:pPr>
        <w:rPr>
          <w:rFonts w:ascii="Times New Roman" w:eastAsia="Calibri" w:hAnsi="Times New Roman"/>
          <w:b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t>Союзные предложения (2+2 ч)</w:t>
      </w:r>
    </w:p>
    <w:p w:rsidR="00895503" w:rsidRPr="00895503" w:rsidRDefault="00895503" w:rsidP="00AD1D0C">
      <w:pPr>
        <w:rPr>
          <w:rFonts w:ascii="Times New Roman" w:eastAsia="Calibri" w:hAnsi="Times New Roman"/>
          <w:b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t xml:space="preserve">Сложносочиненные предложения (8 ч + 2 ч)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Синтаксические синонимы сложносочиненных предложений, их </w:t>
      </w:r>
      <w:proofErr w:type="spellStart"/>
      <w:r w:rsidRPr="00895503">
        <w:rPr>
          <w:rFonts w:ascii="Times New Roman" w:eastAsia="Calibri" w:hAnsi="Times New Roman"/>
          <w:sz w:val="24"/>
          <w:szCs w:val="28"/>
        </w:rPr>
        <w:t>текстообразующая</w:t>
      </w:r>
      <w:proofErr w:type="spellEnd"/>
      <w:r w:rsidRPr="00895503">
        <w:rPr>
          <w:rFonts w:ascii="Times New Roman" w:eastAsia="Calibri" w:hAnsi="Times New Roman"/>
          <w:sz w:val="24"/>
          <w:szCs w:val="28"/>
        </w:rPr>
        <w:t xml:space="preserve"> роль.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Авторское употребление знаков препинания.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II. Умение интонационно правильно произносить сложносочиненные предложения.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III. Рецензия на литературное произведение, спектакль, кинофильм.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t>Р.К.:</w:t>
      </w:r>
      <w:r w:rsidRPr="00895503">
        <w:rPr>
          <w:rFonts w:ascii="Times New Roman" w:eastAsia="Calibri" w:hAnsi="Times New Roman"/>
          <w:sz w:val="24"/>
          <w:szCs w:val="28"/>
        </w:rPr>
        <w:t xml:space="preserve"> особенности построения сложных предложений в говорах</w:t>
      </w:r>
    </w:p>
    <w:p w:rsidR="00895503" w:rsidRPr="00895503" w:rsidRDefault="00895503" w:rsidP="00AD1D0C">
      <w:pPr>
        <w:rPr>
          <w:rFonts w:ascii="Times New Roman" w:eastAsia="Calibri" w:hAnsi="Times New Roman"/>
          <w:b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t xml:space="preserve">Сложноподчиненные предложения (25 ч + 7 ч)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Типичные речевые сферы применения сложноподчиненных предложений.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Сложноподчиненные предложения с несколькими придаточными; знаки препинания в них.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Синтаксические синонимы сложноподчиненных предложений, их </w:t>
      </w:r>
      <w:proofErr w:type="spellStart"/>
      <w:r w:rsidRPr="00895503">
        <w:rPr>
          <w:rFonts w:ascii="Times New Roman" w:eastAsia="Calibri" w:hAnsi="Times New Roman"/>
          <w:sz w:val="24"/>
          <w:szCs w:val="28"/>
        </w:rPr>
        <w:t>текстообразующая</w:t>
      </w:r>
      <w:proofErr w:type="spellEnd"/>
      <w:r w:rsidRPr="00895503">
        <w:rPr>
          <w:rFonts w:ascii="Times New Roman" w:eastAsia="Calibri" w:hAnsi="Times New Roman"/>
          <w:sz w:val="24"/>
          <w:szCs w:val="28"/>
        </w:rPr>
        <w:t xml:space="preserve"> роль.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II.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III. Академическое красноречие и его виды, строение и языковые особенности. Сообщение на лингвистическую тему.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Деловые документы (автобиография, заявление). </w:t>
      </w:r>
    </w:p>
    <w:p w:rsidR="00895503" w:rsidRPr="00895503" w:rsidRDefault="00895503" w:rsidP="00AD1D0C">
      <w:pPr>
        <w:rPr>
          <w:rFonts w:ascii="Times New Roman" w:eastAsia="Calibri" w:hAnsi="Times New Roman"/>
          <w:b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t xml:space="preserve">Бессоюзные сложные предложения (8 ч + 2 ч)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lastRenderedPageBreak/>
        <w:t xml:space="preserve"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бессоюзном сложном предложении.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Синтаксические синонимы бессоюзных сложных предложений, их </w:t>
      </w:r>
      <w:proofErr w:type="spellStart"/>
      <w:r w:rsidRPr="00895503">
        <w:rPr>
          <w:rFonts w:ascii="Times New Roman" w:eastAsia="Calibri" w:hAnsi="Times New Roman"/>
          <w:sz w:val="24"/>
          <w:szCs w:val="28"/>
        </w:rPr>
        <w:t>текстообразующая</w:t>
      </w:r>
      <w:proofErr w:type="spellEnd"/>
      <w:r w:rsidRPr="00895503">
        <w:rPr>
          <w:rFonts w:ascii="Times New Roman" w:eastAsia="Calibri" w:hAnsi="Times New Roman"/>
          <w:sz w:val="24"/>
          <w:szCs w:val="28"/>
        </w:rPr>
        <w:t xml:space="preserve"> роль.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II. Умение передавать с помощью интонации </w:t>
      </w:r>
      <w:proofErr w:type="gramStart"/>
      <w:r w:rsidRPr="00895503">
        <w:rPr>
          <w:rFonts w:ascii="Times New Roman" w:eastAsia="Calibri" w:hAnsi="Times New Roman"/>
          <w:sz w:val="24"/>
          <w:szCs w:val="28"/>
        </w:rPr>
        <w:t>раз- личные</w:t>
      </w:r>
      <w:proofErr w:type="gramEnd"/>
      <w:r w:rsidRPr="00895503">
        <w:rPr>
          <w:rFonts w:ascii="Times New Roman" w:eastAsia="Calibri" w:hAnsi="Times New Roman"/>
          <w:sz w:val="24"/>
          <w:szCs w:val="28"/>
        </w:rPr>
        <w:t xml:space="preserve">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III. Реферат небольшой статьи (фрагмента статьи) на лингвистическую тему. </w:t>
      </w:r>
    </w:p>
    <w:p w:rsidR="00895503" w:rsidRPr="00895503" w:rsidRDefault="00895503" w:rsidP="00AD1D0C">
      <w:pPr>
        <w:rPr>
          <w:rFonts w:ascii="Times New Roman" w:eastAsia="Calibri" w:hAnsi="Times New Roman"/>
          <w:b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t>Сложные предложе</w:t>
      </w:r>
      <w:r w:rsidR="00AD1D0C">
        <w:rPr>
          <w:rFonts w:ascii="Times New Roman" w:eastAsia="Calibri" w:hAnsi="Times New Roman"/>
          <w:b/>
          <w:sz w:val="24"/>
          <w:szCs w:val="28"/>
        </w:rPr>
        <w:t>ния с различными видами связи (</w:t>
      </w:r>
      <w:r w:rsidRPr="00895503">
        <w:rPr>
          <w:rFonts w:ascii="Times New Roman" w:eastAsia="Calibri" w:hAnsi="Times New Roman"/>
          <w:b/>
          <w:sz w:val="24"/>
          <w:szCs w:val="28"/>
        </w:rPr>
        <w:t xml:space="preserve">9ч + 4 ч)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I. Различные виды сложных предложений с союзной и бес союзной связью; разделительные знаки препинания в них. Сочетание знаков препинания.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II. Умение правильно употреблять в речи сложные предложения с различными видами связи.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III. Конспект статьи (фрагмента статьи) на лингвистическую тему. </w:t>
      </w:r>
    </w:p>
    <w:p w:rsidR="00895503" w:rsidRPr="00895503" w:rsidRDefault="00895503" w:rsidP="00AD1D0C">
      <w:pPr>
        <w:rPr>
          <w:rFonts w:ascii="Times New Roman" w:eastAsia="Calibri" w:hAnsi="Times New Roman"/>
          <w:b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t xml:space="preserve">Общие сведения о языке (2 ч)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Роль языка в жизни общества. Язык как развивающееся явление. Языковые контакты русского языка.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разделы. видные ученые-русисты, исследовавшие русский язык. </w:t>
      </w:r>
    </w:p>
    <w:p w:rsidR="00895503" w:rsidRPr="00895503" w:rsidRDefault="00895503" w:rsidP="00AD1D0C">
      <w:pPr>
        <w:rPr>
          <w:rFonts w:ascii="Times New Roman" w:eastAsia="Calibri" w:hAnsi="Times New Roman"/>
          <w:b/>
          <w:sz w:val="24"/>
          <w:szCs w:val="28"/>
        </w:rPr>
      </w:pPr>
      <w:r w:rsidRPr="00895503">
        <w:rPr>
          <w:rFonts w:ascii="Times New Roman" w:eastAsia="Calibri" w:hAnsi="Times New Roman"/>
          <w:b/>
          <w:sz w:val="24"/>
          <w:szCs w:val="28"/>
        </w:rPr>
        <w:t xml:space="preserve">Систематизация изученного по фонетике, лексике, грамматике и правописанию, культуре речи (15 ч + 4 ч)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Сочинение публицистического характера на общественные, морально-этические и историко-литературные темы.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Доклад или реферат на историко-литературную тему (по одному источнику). </w:t>
      </w:r>
    </w:p>
    <w:p w:rsidR="00895503" w:rsidRP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Тезисы статьи (главы книги) на лингвистическую тему. </w:t>
      </w:r>
    </w:p>
    <w:p w:rsidR="00895503" w:rsidRDefault="00895503" w:rsidP="00AD1D0C">
      <w:pPr>
        <w:rPr>
          <w:rFonts w:ascii="Times New Roman" w:eastAsia="Calibri" w:hAnsi="Times New Roman"/>
          <w:sz w:val="24"/>
          <w:szCs w:val="28"/>
        </w:rPr>
      </w:pPr>
      <w:r w:rsidRPr="00895503">
        <w:rPr>
          <w:rFonts w:ascii="Times New Roman" w:eastAsia="Calibri" w:hAnsi="Times New Roman"/>
          <w:sz w:val="24"/>
          <w:szCs w:val="28"/>
        </w:rPr>
        <w:t xml:space="preserve">Конспект и тезисный план литературно-критической статьи. </w:t>
      </w:r>
    </w:p>
    <w:p w:rsidR="00651868" w:rsidRDefault="00651868" w:rsidP="00AD1D0C">
      <w:pPr>
        <w:rPr>
          <w:rFonts w:ascii="Times New Roman" w:eastAsia="Calibri" w:hAnsi="Times New Roman"/>
          <w:sz w:val="24"/>
          <w:szCs w:val="28"/>
        </w:rPr>
      </w:pPr>
    </w:p>
    <w:p w:rsidR="009C420F" w:rsidRDefault="009C420F" w:rsidP="00AD1D0C">
      <w:pPr>
        <w:rPr>
          <w:rFonts w:ascii="Times New Roman" w:eastAsia="Calibri" w:hAnsi="Times New Roman"/>
          <w:sz w:val="24"/>
          <w:szCs w:val="28"/>
        </w:rPr>
      </w:pPr>
    </w:p>
    <w:p w:rsidR="00651868" w:rsidRDefault="00651868" w:rsidP="00651868">
      <w:pPr>
        <w:pStyle w:val="af0"/>
        <w:numPr>
          <w:ilvl w:val="0"/>
          <w:numId w:val="2"/>
        </w:numPr>
        <w:jc w:val="center"/>
        <w:rPr>
          <w:rFonts w:ascii="Times New Roman" w:eastAsia="Calibri" w:hAnsi="Times New Roman"/>
          <w:b/>
          <w:sz w:val="28"/>
          <w:szCs w:val="28"/>
        </w:rPr>
      </w:pPr>
      <w:r w:rsidRPr="00651868">
        <w:rPr>
          <w:rFonts w:ascii="Times New Roman" w:eastAsia="Calibri" w:hAnsi="Times New Roman"/>
          <w:b/>
          <w:sz w:val="28"/>
          <w:szCs w:val="28"/>
        </w:rPr>
        <w:t>Тематическое распределение часов</w:t>
      </w:r>
    </w:p>
    <w:p w:rsidR="009C420F" w:rsidRDefault="009C420F" w:rsidP="009C420F">
      <w:pPr>
        <w:pStyle w:val="af0"/>
        <w:ind w:left="644"/>
        <w:rPr>
          <w:rFonts w:ascii="Times New Roman" w:eastAsia="Calibri" w:hAnsi="Times New Roman"/>
          <w:b/>
          <w:sz w:val="28"/>
          <w:szCs w:val="28"/>
        </w:rPr>
      </w:pPr>
    </w:p>
    <w:p w:rsidR="009C420F" w:rsidRPr="00651868" w:rsidRDefault="009C420F" w:rsidP="009C420F">
      <w:pPr>
        <w:pStyle w:val="af0"/>
        <w:ind w:left="644"/>
        <w:rPr>
          <w:rFonts w:ascii="Times New Roman" w:eastAsia="Calibri" w:hAnsi="Times New Roman"/>
          <w:b/>
          <w:sz w:val="28"/>
          <w:szCs w:val="28"/>
        </w:rPr>
      </w:pPr>
    </w:p>
    <w:p w:rsidR="009C420F" w:rsidRPr="009C420F" w:rsidRDefault="009C420F" w:rsidP="009C420F">
      <w:pPr>
        <w:pStyle w:val="af0"/>
        <w:ind w:left="644"/>
        <w:jc w:val="center"/>
        <w:rPr>
          <w:rFonts w:ascii="Times New Roman" w:eastAsia="Calibri" w:hAnsi="Times New Roman"/>
          <w:b/>
          <w:sz w:val="24"/>
          <w:szCs w:val="28"/>
        </w:rPr>
      </w:pPr>
      <w:r w:rsidRPr="009C420F">
        <w:rPr>
          <w:rFonts w:ascii="Times New Roman" w:eastAsia="Calibri" w:hAnsi="Times New Roman"/>
          <w:b/>
          <w:sz w:val="24"/>
          <w:szCs w:val="28"/>
        </w:rPr>
        <w:lastRenderedPageBreak/>
        <w:t>7 класс.</w:t>
      </w:r>
    </w:p>
    <w:tbl>
      <w:tblPr>
        <w:tblW w:w="0" w:type="auto"/>
        <w:jc w:val="center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6" w:space="0" w:color="333333"/>
          <w:insideV w:val="single" w:sz="6" w:space="0" w:color="333333"/>
        </w:tblBorders>
        <w:tblLook w:val="01E0" w:firstRow="1" w:lastRow="1" w:firstColumn="1" w:lastColumn="1" w:noHBand="0" w:noVBand="0"/>
      </w:tblPr>
      <w:tblGrid>
        <w:gridCol w:w="556"/>
        <w:gridCol w:w="2935"/>
        <w:gridCol w:w="5661"/>
        <w:gridCol w:w="1554"/>
      </w:tblGrid>
      <w:tr w:rsidR="009C420F" w:rsidRPr="003260A1" w:rsidTr="003F41E4">
        <w:trPr>
          <w:jc w:val="center"/>
        </w:trPr>
        <w:tc>
          <w:tcPr>
            <w:tcW w:w="0" w:type="auto"/>
            <w:vMerge w:val="restart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0" w:type="auto"/>
            <w:gridSpan w:val="2"/>
          </w:tcPr>
          <w:p w:rsidR="009C420F" w:rsidRPr="003260A1" w:rsidRDefault="009C420F" w:rsidP="003F41E4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C420F" w:rsidRPr="003260A1" w:rsidTr="003F41E4">
        <w:trPr>
          <w:trHeight w:val="1044"/>
          <w:jc w:val="center"/>
        </w:trPr>
        <w:tc>
          <w:tcPr>
            <w:tcW w:w="0" w:type="auto"/>
            <w:vMerge/>
          </w:tcPr>
          <w:p w:rsidR="009C420F" w:rsidRPr="003260A1" w:rsidRDefault="009C420F" w:rsidP="003F41E4">
            <w:pPr>
              <w:spacing w:after="0" w:line="24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C420F" w:rsidRPr="003260A1" w:rsidRDefault="009C420F" w:rsidP="003F41E4">
            <w:pPr>
              <w:pStyle w:val="31"/>
              <w:ind w:left="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 xml:space="preserve">Программа «Русский язык. 5-9 </w:t>
            </w:r>
            <w:proofErr w:type="spellStart"/>
            <w:r w:rsidRPr="003260A1">
              <w:rPr>
                <w:rFonts w:ascii="Times New Roman" w:hAnsi="Times New Roman"/>
                <w:sz w:val="24"/>
                <w:szCs w:val="24"/>
              </w:rPr>
              <w:t>классы</w:t>
            </w:r>
            <w:proofErr w:type="gramStart"/>
            <w:r w:rsidRPr="003260A1">
              <w:rPr>
                <w:rFonts w:ascii="Times New Roman" w:hAnsi="Times New Roman"/>
                <w:sz w:val="24"/>
                <w:szCs w:val="24"/>
              </w:rPr>
              <w:t>»,под</w:t>
            </w:r>
            <w:proofErr w:type="spellEnd"/>
            <w:proofErr w:type="gramEnd"/>
            <w:r w:rsidRPr="003260A1">
              <w:rPr>
                <w:rFonts w:ascii="Times New Roman" w:hAnsi="Times New Roman"/>
                <w:sz w:val="24"/>
                <w:szCs w:val="24"/>
              </w:rPr>
              <w:t xml:space="preserve"> редакцией </w:t>
            </w:r>
            <w:proofErr w:type="spellStart"/>
            <w:r w:rsidRPr="003260A1">
              <w:rPr>
                <w:rFonts w:ascii="Times New Roman" w:hAnsi="Times New Roman"/>
                <w:sz w:val="24"/>
                <w:szCs w:val="24"/>
              </w:rPr>
              <w:t>Т.А.Ладыженской</w:t>
            </w:r>
            <w:proofErr w:type="spellEnd"/>
            <w:r w:rsidRPr="003260A1">
              <w:rPr>
                <w:rFonts w:ascii="Times New Roman" w:hAnsi="Times New Roman"/>
                <w:sz w:val="24"/>
                <w:szCs w:val="24"/>
              </w:rPr>
              <w:t xml:space="preserve">, М.Т. Баранова, Л.А. </w:t>
            </w:r>
            <w:proofErr w:type="spellStart"/>
            <w:r w:rsidRPr="003260A1">
              <w:rPr>
                <w:rFonts w:ascii="Times New Roman" w:hAnsi="Times New Roman"/>
                <w:sz w:val="24"/>
                <w:szCs w:val="24"/>
              </w:rPr>
              <w:t>Тростнецовой</w:t>
            </w:r>
            <w:proofErr w:type="spellEnd"/>
            <w:r w:rsidRPr="003260A1">
              <w:rPr>
                <w:rFonts w:ascii="Times New Roman" w:hAnsi="Times New Roman"/>
                <w:sz w:val="24"/>
                <w:szCs w:val="24"/>
              </w:rPr>
              <w:t xml:space="preserve"> и других, М: «Просвещение», 2011 г.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tabs>
                <w:tab w:val="left" w:pos="383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</w:p>
        </w:tc>
      </w:tr>
      <w:tr w:rsidR="009C420F" w:rsidRPr="003260A1" w:rsidTr="003F41E4">
        <w:trPr>
          <w:jc w:val="center"/>
        </w:trPr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tabs>
                <w:tab w:val="left" w:pos="383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C420F" w:rsidRPr="003260A1" w:rsidTr="003F41E4">
        <w:trPr>
          <w:jc w:val="center"/>
        </w:trPr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Повторение изученного в 5-6 классах.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12+2 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tabs>
                <w:tab w:val="left" w:pos="383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14+2 </w:t>
            </w:r>
          </w:p>
        </w:tc>
      </w:tr>
      <w:tr w:rsidR="009C420F" w:rsidRPr="003260A1" w:rsidTr="003F41E4">
        <w:trPr>
          <w:jc w:val="center"/>
        </w:trPr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Морфология и орфография. Культура речи. Причастие.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25+6 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tabs>
                <w:tab w:val="left" w:pos="383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32+6 </w:t>
            </w:r>
          </w:p>
        </w:tc>
      </w:tr>
      <w:tr w:rsidR="009C420F" w:rsidRPr="003260A1" w:rsidTr="003F41E4">
        <w:trPr>
          <w:jc w:val="center"/>
        </w:trPr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Деепричастие.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10+2 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12+2 </w:t>
            </w:r>
          </w:p>
        </w:tc>
      </w:tr>
      <w:tr w:rsidR="009C420F" w:rsidRPr="003260A1" w:rsidTr="003F41E4">
        <w:trPr>
          <w:jc w:val="center"/>
        </w:trPr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Наречие.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28+6 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33+6 </w:t>
            </w:r>
          </w:p>
        </w:tc>
      </w:tr>
      <w:tr w:rsidR="009C420F" w:rsidRPr="003260A1" w:rsidTr="003F41E4">
        <w:trPr>
          <w:jc w:val="center"/>
        </w:trPr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Категория состояния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4+2 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6+2 </w:t>
            </w:r>
          </w:p>
        </w:tc>
      </w:tr>
      <w:tr w:rsidR="009C420F" w:rsidRPr="003260A1" w:rsidTr="003F41E4">
        <w:trPr>
          <w:jc w:val="center"/>
        </w:trPr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Служебные части речи.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C420F" w:rsidRPr="003260A1" w:rsidTr="003F41E4">
        <w:trPr>
          <w:jc w:val="center"/>
        </w:trPr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Предлог.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11+2 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12+2 </w:t>
            </w:r>
          </w:p>
        </w:tc>
      </w:tr>
      <w:tr w:rsidR="009C420F" w:rsidRPr="003260A1" w:rsidTr="003F41E4">
        <w:trPr>
          <w:jc w:val="center"/>
        </w:trPr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Союз.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16+2 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22+2 </w:t>
            </w:r>
          </w:p>
        </w:tc>
      </w:tr>
      <w:tr w:rsidR="009C420F" w:rsidRPr="003260A1" w:rsidTr="003F41E4">
        <w:trPr>
          <w:jc w:val="center"/>
        </w:trPr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Частица.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18+4 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21+4 </w:t>
            </w:r>
          </w:p>
        </w:tc>
      </w:tr>
      <w:tr w:rsidR="009C420F" w:rsidRPr="003260A1" w:rsidTr="003F41E4">
        <w:trPr>
          <w:jc w:val="center"/>
        </w:trPr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Междометие.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9C420F" w:rsidRPr="003260A1" w:rsidTr="003F41E4">
        <w:trPr>
          <w:jc w:val="center"/>
        </w:trPr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60A1">
              <w:rPr>
                <w:rFonts w:ascii="Times New Roman" w:hAnsi="Times New Roman"/>
                <w:sz w:val="24"/>
                <w:szCs w:val="24"/>
              </w:rPr>
              <w:t>Повторение и систематизация изученного в 5-7 классах.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12+2 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 xml:space="preserve">16+2 </w:t>
            </w:r>
          </w:p>
        </w:tc>
      </w:tr>
      <w:tr w:rsidR="009C420F" w:rsidRPr="003260A1" w:rsidTr="003F41E4">
        <w:trPr>
          <w:jc w:val="center"/>
        </w:trPr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0" w:type="auto"/>
          </w:tcPr>
          <w:p w:rsidR="009C420F" w:rsidRPr="003260A1" w:rsidRDefault="009C420F" w:rsidP="003F41E4">
            <w:pPr>
              <w:tabs>
                <w:tab w:val="left" w:pos="383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0A1">
              <w:rPr>
                <w:rFonts w:ascii="Times New Roman" w:hAnsi="Times New Roman"/>
                <w:b/>
                <w:sz w:val="24"/>
                <w:szCs w:val="24"/>
              </w:rPr>
              <w:t>204</w:t>
            </w:r>
          </w:p>
        </w:tc>
      </w:tr>
    </w:tbl>
    <w:p w:rsidR="00895503" w:rsidRDefault="00895503" w:rsidP="00AD1D0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9C420F" w:rsidRPr="006E1533" w:rsidRDefault="009C420F" w:rsidP="009C420F">
      <w:pPr>
        <w:jc w:val="center"/>
        <w:rPr>
          <w:rFonts w:ascii="Times New Roman" w:eastAsia="Calibri" w:hAnsi="Times New Roman"/>
          <w:b/>
          <w:sz w:val="24"/>
          <w:szCs w:val="28"/>
        </w:rPr>
      </w:pPr>
      <w:r w:rsidRPr="008573B3">
        <w:rPr>
          <w:rFonts w:ascii="Times New Roman" w:eastAsia="Calibri" w:hAnsi="Times New Roman"/>
          <w:b/>
          <w:sz w:val="24"/>
          <w:szCs w:val="28"/>
        </w:rPr>
        <w:t>8 класс.</w:t>
      </w: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3661"/>
        <w:gridCol w:w="2982"/>
        <w:gridCol w:w="3578"/>
      </w:tblGrid>
      <w:tr w:rsidR="009C420F" w:rsidRPr="0079487C" w:rsidTr="003F41E4">
        <w:trPr>
          <w:trHeight w:val="522"/>
        </w:trPr>
        <w:tc>
          <w:tcPr>
            <w:tcW w:w="836" w:type="dxa"/>
            <w:vMerge w:val="restart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№ темы                   </w:t>
            </w:r>
          </w:p>
        </w:tc>
        <w:tc>
          <w:tcPr>
            <w:tcW w:w="3661" w:type="dxa"/>
            <w:vMerge w:val="restart"/>
          </w:tcPr>
          <w:p w:rsidR="009C420F" w:rsidRPr="006E1533" w:rsidRDefault="009C420F" w:rsidP="003F41E4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Разделы, темы</w:t>
            </w:r>
          </w:p>
          <w:p w:rsidR="009C420F" w:rsidRPr="006E1533" w:rsidRDefault="009C420F" w:rsidP="003F41E4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  <w:p w:rsidR="009C420F" w:rsidRPr="006E1533" w:rsidRDefault="009C420F" w:rsidP="003F41E4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8 класс</w:t>
            </w:r>
          </w:p>
        </w:tc>
        <w:tc>
          <w:tcPr>
            <w:tcW w:w="6560" w:type="dxa"/>
            <w:gridSpan w:val="2"/>
          </w:tcPr>
          <w:p w:rsidR="009C420F" w:rsidRPr="006E1533" w:rsidRDefault="009C420F" w:rsidP="003F41E4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Количество часов</w:t>
            </w:r>
          </w:p>
        </w:tc>
      </w:tr>
      <w:tr w:rsidR="009C420F" w:rsidRPr="0079487C" w:rsidTr="003F41E4">
        <w:trPr>
          <w:trHeight w:val="1134"/>
        </w:trPr>
        <w:tc>
          <w:tcPr>
            <w:tcW w:w="836" w:type="dxa"/>
            <w:vMerge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61" w:type="dxa"/>
            <w:vMerge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Программа под ред. М. Б. Баранова, Т.А. </w:t>
            </w:r>
            <w:proofErr w:type="spellStart"/>
            <w:r w:rsidRPr="006E1533">
              <w:rPr>
                <w:rFonts w:ascii="Times New Roman" w:hAnsi="Times New Roman"/>
                <w:sz w:val="24"/>
                <w:szCs w:val="28"/>
              </w:rPr>
              <w:t>Ладыженской</w:t>
            </w:r>
            <w:proofErr w:type="spellEnd"/>
            <w:r w:rsidRPr="006E1533">
              <w:rPr>
                <w:rFonts w:ascii="Times New Roman" w:hAnsi="Times New Roman"/>
                <w:sz w:val="24"/>
                <w:szCs w:val="28"/>
              </w:rPr>
              <w:t xml:space="preserve">, Н. </w:t>
            </w:r>
            <w:proofErr w:type="spellStart"/>
            <w:r w:rsidRPr="006E1533">
              <w:rPr>
                <w:rFonts w:ascii="Times New Roman" w:hAnsi="Times New Roman"/>
                <w:sz w:val="24"/>
                <w:szCs w:val="28"/>
              </w:rPr>
              <w:t>М.</w:t>
            </w:r>
            <w:r>
              <w:rPr>
                <w:rFonts w:ascii="Times New Roman" w:hAnsi="Times New Roman"/>
                <w:sz w:val="24"/>
                <w:szCs w:val="28"/>
              </w:rPr>
              <w:t>Шанского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М.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:»Просвещение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8"/>
              </w:rPr>
              <w:t>», 2011</w:t>
            </w:r>
            <w:r w:rsidRPr="006E1533">
              <w:rPr>
                <w:rFonts w:ascii="Times New Roman" w:hAnsi="Times New Roman"/>
                <w:sz w:val="24"/>
                <w:szCs w:val="28"/>
              </w:rPr>
              <w:t>г.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Рабочая программа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Функции русского языка в современном мире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1ч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1ч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Повторение пройденного в 5-7 классах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6ч + 2ч 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10 ч+3ч 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Словосочетание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2ч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3ч 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Простое предложение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3ч + 1 ч 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3ч + 2ч 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Главные члены предложения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6ч + 2ч 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11ч 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Второстепенные члены предложения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6ч + 2ч 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7ч + 3ч 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Простые односоставные предложения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9ч + 2ч 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12ч + 2ч 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Неполные предложения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2ч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4ч 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Однородные члены предложения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12ч + 2ч 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12ч + 2ч 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Обособленные члены предложения 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18ч + 2ч 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22ч + 5 ч 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Обращение, вводные слова и </w:t>
            </w:r>
            <w:r w:rsidRPr="006E1533">
              <w:rPr>
                <w:rFonts w:ascii="Times New Roman" w:hAnsi="Times New Roman"/>
                <w:sz w:val="24"/>
                <w:szCs w:val="28"/>
              </w:rPr>
              <w:lastRenderedPageBreak/>
              <w:t>междометия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9ч + 2ч 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10ч + 2ч 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lastRenderedPageBreak/>
              <w:t>12</w:t>
            </w: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Прямая и косвенная речь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6ч + 1ч 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9ч + 4ч 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Повторение и систематизация пройденного в 8 классе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5ч + 1ч 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 xml:space="preserve">9ч </w:t>
            </w:r>
          </w:p>
        </w:tc>
      </w:tr>
      <w:tr w:rsidR="009C420F" w:rsidRPr="0079487C" w:rsidTr="003F41E4">
        <w:tc>
          <w:tcPr>
            <w:tcW w:w="836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61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E1533">
              <w:rPr>
                <w:rFonts w:ascii="Times New Roman" w:hAnsi="Times New Roman"/>
                <w:sz w:val="24"/>
                <w:szCs w:val="28"/>
              </w:rPr>
              <w:t>ИТОГО</w:t>
            </w:r>
          </w:p>
        </w:tc>
        <w:tc>
          <w:tcPr>
            <w:tcW w:w="2982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6E1533">
              <w:rPr>
                <w:rFonts w:ascii="Times New Roman" w:hAnsi="Times New Roman"/>
                <w:b/>
                <w:sz w:val="24"/>
                <w:szCs w:val="28"/>
              </w:rPr>
              <w:t xml:space="preserve">             102</w:t>
            </w:r>
          </w:p>
        </w:tc>
        <w:tc>
          <w:tcPr>
            <w:tcW w:w="3578" w:type="dxa"/>
          </w:tcPr>
          <w:p w:rsidR="009C420F" w:rsidRPr="006E1533" w:rsidRDefault="009C420F" w:rsidP="003F41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6E1533">
              <w:rPr>
                <w:rFonts w:ascii="Times New Roman" w:hAnsi="Times New Roman"/>
                <w:b/>
                <w:sz w:val="24"/>
                <w:szCs w:val="28"/>
              </w:rPr>
              <w:t xml:space="preserve">              136</w:t>
            </w:r>
          </w:p>
        </w:tc>
      </w:tr>
    </w:tbl>
    <w:p w:rsidR="009C420F" w:rsidRDefault="009C420F" w:rsidP="009C420F">
      <w:pPr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  <w:r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 xml:space="preserve">                   </w:t>
      </w:r>
    </w:p>
    <w:p w:rsidR="009C420F" w:rsidRPr="009C420F" w:rsidRDefault="009C420F" w:rsidP="009C420F">
      <w:pPr>
        <w:jc w:val="center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 xml:space="preserve"> </w:t>
      </w:r>
      <w:r w:rsidRPr="0065186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>9 класс</w:t>
      </w:r>
    </w:p>
    <w:p w:rsidR="009C420F" w:rsidRPr="00433351" w:rsidRDefault="009C420F" w:rsidP="00AD1D0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7513" w:type="dxa"/>
        <w:tblInd w:w="19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78"/>
        <w:gridCol w:w="5477"/>
        <w:gridCol w:w="1558"/>
      </w:tblGrid>
      <w:tr w:rsidR="00080E01" w:rsidRPr="00651868" w:rsidTr="009C420F"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80E01" w:rsidRPr="00651868" w:rsidRDefault="00080E01" w:rsidP="00651868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№</w:t>
            </w:r>
          </w:p>
        </w:tc>
        <w:tc>
          <w:tcPr>
            <w:tcW w:w="5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80E01" w:rsidRPr="00651868" w:rsidRDefault="00080E01" w:rsidP="00651868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               Разделы, темы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E01" w:rsidRPr="00651868" w:rsidRDefault="00080E01" w:rsidP="00651868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Количество часов</w:t>
            </w:r>
          </w:p>
        </w:tc>
      </w:tr>
      <w:tr w:rsidR="00080E01" w:rsidRPr="00651868" w:rsidTr="009C420F">
        <w:tc>
          <w:tcPr>
            <w:tcW w:w="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80E01" w:rsidRPr="00651868" w:rsidRDefault="00080E01" w:rsidP="00651868">
            <w:pPr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5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80E01" w:rsidRPr="00651868" w:rsidRDefault="00080E01" w:rsidP="00651868">
            <w:pPr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E01" w:rsidRPr="00651868" w:rsidRDefault="00080E01" w:rsidP="00651868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</w:tr>
      <w:tr w:rsidR="00080E01" w:rsidRPr="00651868" w:rsidTr="009C420F">
        <w:trPr>
          <w:trHeight w:val="1785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80E01" w:rsidRPr="00651868" w:rsidRDefault="00080E01" w:rsidP="00651868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  <w:lang w:val="en-US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  <w:lang w:val="en-US"/>
              </w:rPr>
              <w:t>I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  <w:lang w:val="en-US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  <w:lang w:val="en-US"/>
              </w:rPr>
              <w:t>II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  <w:lang w:val="en-US"/>
              </w:rPr>
              <w:t>III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1.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2.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3.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4.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5.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6.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  <w:lang w:val="en-US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  <w:lang w:val="en-US"/>
              </w:rPr>
              <w:t>IV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  <w:lang w:val="en-US"/>
              </w:rPr>
              <w:t>V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5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80E01" w:rsidRPr="00651868" w:rsidRDefault="00080E01" w:rsidP="00651868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Международное значение русского языка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Повторение пройденного в 5-8 классах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Сложное предложение. Культура речи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Сложные предложения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Союзные сложные предложения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Сложносочиненные предложения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Сложноподчиненные предложения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Бессоюзные сложные предложения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Сложные предложения с различными видами связи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Общие сведения о языке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Систематизация изученного по фонетике, лексике, грамматике, правописанию, культуре речи</w:t>
            </w: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  <w:p w:rsidR="00080E01" w:rsidRPr="00651868" w:rsidRDefault="00080E01" w:rsidP="00651868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b/>
                <w:bCs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b/>
                <w:bCs/>
                <w:kern w:val="2"/>
                <w:sz w:val="24"/>
                <w:szCs w:val="24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E01" w:rsidRPr="00651868" w:rsidRDefault="00080E01" w:rsidP="00080E01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1</w:t>
            </w:r>
          </w:p>
          <w:p w:rsidR="00080E01" w:rsidRPr="00651868" w:rsidRDefault="00080E01" w:rsidP="00080E01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8+2</w:t>
            </w:r>
          </w:p>
          <w:p w:rsidR="00080E01" w:rsidRPr="00651868" w:rsidRDefault="00080E01" w:rsidP="00080E01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  <w:p w:rsidR="00080E01" w:rsidRPr="00651868" w:rsidRDefault="00080E01" w:rsidP="00080E01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1</w:t>
            </w:r>
          </w:p>
          <w:p w:rsidR="00080E01" w:rsidRPr="00651868" w:rsidRDefault="00080E01" w:rsidP="00080E01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2+2</w:t>
            </w:r>
          </w:p>
          <w:p w:rsidR="00080E01" w:rsidRPr="00651868" w:rsidRDefault="00080E01" w:rsidP="00080E01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8+2</w:t>
            </w:r>
          </w:p>
          <w:p w:rsidR="00080E01" w:rsidRPr="00651868" w:rsidRDefault="00080E01" w:rsidP="00080E01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25+7</w:t>
            </w:r>
          </w:p>
          <w:p w:rsidR="00080E01" w:rsidRPr="00651868" w:rsidRDefault="00080E01" w:rsidP="00080E01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8+2</w:t>
            </w:r>
          </w:p>
          <w:p w:rsidR="00080E01" w:rsidRPr="00651868" w:rsidRDefault="00080E01" w:rsidP="00080E01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9+4</w:t>
            </w:r>
          </w:p>
          <w:p w:rsidR="00080E01" w:rsidRPr="00651868" w:rsidRDefault="00080E01" w:rsidP="00080E01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2</w:t>
            </w:r>
          </w:p>
          <w:p w:rsidR="00080E01" w:rsidRPr="00651868" w:rsidRDefault="00080E01" w:rsidP="00080E01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15+4</w:t>
            </w:r>
          </w:p>
          <w:p w:rsidR="00080E01" w:rsidRPr="00651868" w:rsidRDefault="00080E01" w:rsidP="00080E01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  <w:p w:rsidR="00080E01" w:rsidRPr="00651868" w:rsidRDefault="00080E01" w:rsidP="00080E01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  <w:p w:rsidR="00080E01" w:rsidRPr="00651868" w:rsidRDefault="00080E01" w:rsidP="00080E01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b/>
                <w:bCs/>
                <w:kern w:val="2"/>
                <w:sz w:val="24"/>
                <w:szCs w:val="24"/>
              </w:rPr>
            </w:pPr>
            <w:r w:rsidRPr="00651868">
              <w:rPr>
                <w:rFonts w:ascii="Times New Roman" w:eastAsia="Lucida Sans Unicode" w:hAnsi="Times New Roman"/>
                <w:b/>
                <w:bCs/>
                <w:kern w:val="2"/>
                <w:sz w:val="24"/>
                <w:szCs w:val="24"/>
              </w:rPr>
              <w:t>102</w:t>
            </w:r>
          </w:p>
        </w:tc>
      </w:tr>
    </w:tbl>
    <w:p w:rsidR="00483ACB" w:rsidRDefault="00483ACB" w:rsidP="00AD1D0C">
      <w:pPr>
        <w:rPr>
          <w:rFonts w:ascii="Times New Roman" w:hAnsi="Times New Roman"/>
          <w:sz w:val="24"/>
          <w:szCs w:val="24"/>
        </w:rPr>
      </w:pPr>
    </w:p>
    <w:p w:rsidR="00F533AB" w:rsidRPr="005F0909" w:rsidRDefault="00F533A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3BD2EA" wp14:editId="17173D04">
                <wp:simplePos x="0" y="0"/>
                <wp:positionH relativeFrom="column">
                  <wp:posOffset>3769360</wp:posOffset>
                </wp:positionH>
                <wp:positionV relativeFrom="paragraph">
                  <wp:posOffset>608964</wp:posOffset>
                </wp:positionV>
                <wp:extent cx="2743200" cy="1247775"/>
                <wp:effectExtent l="0" t="0" r="19050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3AB" w:rsidRPr="00F533AB" w:rsidRDefault="00F533AB" w:rsidP="00F533AB">
                            <w:pPr>
                              <w:shd w:val="clear" w:color="auto" w:fill="FFFFFF"/>
                              <w:ind w:firstLine="900"/>
                              <w:jc w:val="both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F533AB">
                              <w:rPr>
                                <w:rFonts w:ascii="Times New Roman" w:hAnsi="Times New Roman"/>
                                <w:sz w:val="24"/>
                              </w:rPr>
                              <w:t>СОГЛАСОВАНО</w:t>
                            </w:r>
                          </w:p>
                          <w:p w:rsidR="00F533AB" w:rsidRPr="00F533AB" w:rsidRDefault="009C420F" w:rsidP="00F533AB">
                            <w:pPr>
                              <w:shd w:val="clear" w:color="auto" w:fill="FFFFFF"/>
                              <w:jc w:val="both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Зам. д</w:t>
                            </w:r>
                            <w:r w:rsidR="00F533AB" w:rsidRPr="00F533AB">
                              <w:rPr>
                                <w:rFonts w:ascii="Times New Roman" w:hAnsi="Times New Roman"/>
                                <w:sz w:val="24"/>
                              </w:rPr>
                              <w:t>иректора по УВР</w:t>
                            </w:r>
                          </w:p>
                          <w:p w:rsidR="00F533AB" w:rsidRPr="00F533AB" w:rsidRDefault="00F533AB" w:rsidP="00F533AB">
                            <w:pPr>
                              <w:shd w:val="clear" w:color="auto" w:fill="FFFFFF"/>
                              <w:jc w:val="both"/>
                              <w:rPr>
                                <w:rFonts w:ascii="Times New Roman" w:hAnsi="Times New Roman"/>
                                <w:sz w:val="24"/>
                                <w:u w:val="single"/>
                              </w:rPr>
                            </w:pPr>
                            <w:r w:rsidRPr="00F533AB">
                              <w:rPr>
                                <w:rFonts w:ascii="Times New Roman" w:hAnsi="Times New Roman"/>
                                <w:sz w:val="24"/>
                                <w:u w:val="single"/>
                              </w:rPr>
                              <w:t>_________________________________</w:t>
                            </w:r>
                          </w:p>
                          <w:p w:rsidR="00F533AB" w:rsidRPr="00F533AB" w:rsidRDefault="00926125" w:rsidP="00F533AB">
                            <w:pPr>
                              <w:shd w:val="clear" w:color="auto" w:fill="FFFFFF"/>
                              <w:jc w:val="both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«_____» _________________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2017</w:t>
                            </w:r>
                            <w:bookmarkStart w:id="0" w:name="_GoBack"/>
                            <w:bookmarkEnd w:id="0"/>
                            <w:r w:rsidR="00F533AB" w:rsidRPr="00F533A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BD2EA" id="Прямоугольник 3" o:spid="_x0000_s1028" style="position:absolute;margin-left:296.8pt;margin-top:47.95pt;width:3in;height:9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" strokecolor="white">
                <v:textbox>
                  <w:txbxContent>
                    <w:p w:rsidR="00F533AB" w:rsidRPr="00F533AB" w:rsidRDefault="00F533AB" w:rsidP="00F533AB">
                      <w:pPr>
                        <w:shd w:val="clear" w:color="auto" w:fill="FFFFFF"/>
                        <w:ind w:firstLine="900"/>
                        <w:jc w:val="both"/>
                        <w:rPr>
                          <w:rFonts w:ascii="Times New Roman" w:hAnsi="Times New Roman"/>
                          <w:sz w:val="24"/>
                        </w:rPr>
                      </w:pPr>
                      <w:r w:rsidRPr="00F533AB">
                        <w:rPr>
                          <w:rFonts w:ascii="Times New Roman" w:hAnsi="Times New Roman"/>
                          <w:sz w:val="24"/>
                        </w:rPr>
                        <w:t>СОГЛАСОВАНО</w:t>
                      </w:r>
                    </w:p>
                    <w:p w:rsidR="00F533AB" w:rsidRPr="00F533AB" w:rsidRDefault="009C420F" w:rsidP="00F533AB">
                      <w:pPr>
                        <w:shd w:val="clear" w:color="auto" w:fill="FFFFFF"/>
                        <w:jc w:val="both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Зам. д</w:t>
                      </w:r>
                      <w:r w:rsidR="00F533AB" w:rsidRPr="00F533AB">
                        <w:rPr>
                          <w:rFonts w:ascii="Times New Roman" w:hAnsi="Times New Roman"/>
                          <w:sz w:val="24"/>
                        </w:rPr>
                        <w:t>иректора по УВР</w:t>
                      </w:r>
                    </w:p>
                    <w:p w:rsidR="00F533AB" w:rsidRPr="00F533AB" w:rsidRDefault="00F533AB" w:rsidP="00F533AB">
                      <w:pPr>
                        <w:shd w:val="clear" w:color="auto" w:fill="FFFFFF"/>
                        <w:jc w:val="both"/>
                        <w:rPr>
                          <w:rFonts w:ascii="Times New Roman" w:hAnsi="Times New Roman"/>
                          <w:sz w:val="24"/>
                          <w:u w:val="single"/>
                        </w:rPr>
                      </w:pPr>
                      <w:r w:rsidRPr="00F533AB">
                        <w:rPr>
                          <w:rFonts w:ascii="Times New Roman" w:hAnsi="Times New Roman"/>
                          <w:sz w:val="24"/>
                          <w:u w:val="single"/>
                        </w:rPr>
                        <w:t>_________________________________</w:t>
                      </w:r>
                    </w:p>
                    <w:p w:rsidR="00F533AB" w:rsidRPr="00F533AB" w:rsidRDefault="00926125" w:rsidP="00F533AB">
                      <w:pPr>
                        <w:shd w:val="clear" w:color="auto" w:fill="FFFFFF"/>
                        <w:jc w:val="both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«_____» _________________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2017</w:t>
                      </w:r>
                      <w:bookmarkStart w:id="1" w:name="_GoBack"/>
                      <w:bookmarkEnd w:id="1"/>
                      <w:r w:rsidR="00F533AB" w:rsidRPr="00F533AB">
                        <w:rPr>
                          <w:rFonts w:ascii="Times New Roman" w:hAnsi="Times New Roman"/>
                          <w:sz w:val="24"/>
                        </w:rPr>
                        <w:t xml:space="preserve"> год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8C8C68" wp14:editId="37F35656">
                <wp:simplePos x="0" y="0"/>
                <wp:positionH relativeFrom="column">
                  <wp:posOffset>216535</wp:posOffset>
                </wp:positionH>
                <wp:positionV relativeFrom="paragraph">
                  <wp:posOffset>608965</wp:posOffset>
                </wp:positionV>
                <wp:extent cx="2657475" cy="1200150"/>
                <wp:effectExtent l="0" t="0" r="28575" b="190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7475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3AB" w:rsidRPr="00F533AB" w:rsidRDefault="00F533AB" w:rsidP="00F533AB">
                            <w:pPr>
                              <w:shd w:val="clear" w:color="auto" w:fill="FFFFFF"/>
                              <w:ind w:firstLine="900"/>
                              <w:jc w:val="both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F533A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СОГЛАСОВАНО                         </w:t>
                            </w:r>
                          </w:p>
                          <w:p w:rsidR="00F533AB" w:rsidRPr="00F533AB" w:rsidRDefault="00F533AB" w:rsidP="00F533AB">
                            <w:pPr>
                              <w:shd w:val="clear" w:color="auto" w:fill="FFFFFF"/>
                              <w:jc w:val="both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F533AB">
                              <w:rPr>
                                <w:rFonts w:ascii="Times New Roman" w:hAnsi="Times New Roman"/>
                                <w:sz w:val="24"/>
                              </w:rPr>
                              <w:t>Протокол заседания МО учит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елей гуманитарного цикла</w:t>
                            </w:r>
                            <w:r w:rsidRPr="00F533A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        </w:t>
                            </w:r>
                            <w:r w:rsidR="00926125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от _________________ 2017</w:t>
                            </w:r>
                            <w:r w:rsidRPr="00F533A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года №__             ___________________   ____________</w:t>
                            </w:r>
                            <w:r w:rsidRPr="00F533AB">
                              <w:rPr>
                                <w:rFonts w:ascii="Times New Roman" w:hAnsi="Times New Roman"/>
                                <w:sz w:val="18"/>
                                <w:szCs w:val="16"/>
                              </w:rPr>
                              <w:t xml:space="preserve">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8C8C68" id="Прямоугольник 2" o:spid="_x0000_s1029" style="position:absolute;margin-left:17.05pt;margin-top:47.95pt;width:209.25pt;height:9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" strokecolor="white">
                <v:textbox>
                  <w:txbxContent>
                    <w:p w:rsidR="00F533AB" w:rsidRPr="00F533AB" w:rsidRDefault="00F533AB" w:rsidP="00F533AB">
                      <w:pPr>
                        <w:shd w:val="clear" w:color="auto" w:fill="FFFFFF"/>
                        <w:ind w:firstLine="900"/>
                        <w:jc w:val="both"/>
                        <w:rPr>
                          <w:rFonts w:ascii="Times New Roman" w:hAnsi="Times New Roman"/>
                          <w:sz w:val="24"/>
                        </w:rPr>
                      </w:pPr>
                      <w:r w:rsidRPr="00F533AB">
                        <w:rPr>
                          <w:rFonts w:ascii="Times New Roman" w:hAnsi="Times New Roman"/>
                          <w:sz w:val="24"/>
                        </w:rPr>
                        <w:t xml:space="preserve">СОГЛАСОВАНО                         </w:t>
                      </w:r>
                    </w:p>
                    <w:p w:rsidR="00F533AB" w:rsidRPr="00F533AB" w:rsidRDefault="00F533AB" w:rsidP="00F533AB">
                      <w:pPr>
                        <w:shd w:val="clear" w:color="auto" w:fill="FFFFFF"/>
                        <w:jc w:val="both"/>
                        <w:rPr>
                          <w:rFonts w:ascii="Times New Roman" w:hAnsi="Times New Roman"/>
                          <w:sz w:val="24"/>
                        </w:rPr>
                      </w:pPr>
                      <w:r w:rsidRPr="00F533AB">
                        <w:rPr>
                          <w:rFonts w:ascii="Times New Roman" w:hAnsi="Times New Roman"/>
                          <w:sz w:val="24"/>
                        </w:rPr>
                        <w:t>Протокол заседания МО учит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елей гуманитарного цикла</w:t>
                      </w:r>
                      <w:r w:rsidRPr="00F533AB">
                        <w:rPr>
                          <w:rFonts w:ascii="Times New Roman" w:hAnsi="Times New Roman"/>
                          <w:sz w:val="24"/>
                        </w:rPr>
                        <w:t xml:space="preserve">                 </w:t>
                      </w:r>
                      <w:r w:rsidR="00926125">
                        <w:rPr>
                          <w:rFonts w:ascii="Times New Roman" w:hAnsi="Times New Roman"/>
                          <w:sz w:val="24"/>
                        </w:rPr>
                        <w:t xml:space="preserve">       от _________________ 2017</w:t>
                      </w:r>
                      <w:r w:rsidRPr="00F533AB">
                        <w:rPr>
                          <w:rFonts w:ascii="Times New Roman" w:hAnsi="Times New Roman"/>
                          <w:sz w:val="24"/>
                        </w:rPr>
                        <w:t xml:space="preserve"> года №__             ___________________   ____________</w:t>
                      </w:r>
                      <w:r w:rsidRPr="00F533AB">
                        <w:rPr>
                          <w:rFonts w:ascii="Times New Roman" w:hAnsi="Times New Roman"/>
                          <w:sz w:val="18"/>
                          <w:szCs w:val="16"/>
                        </w:rPr>
                        <w:t xml:space="preserve">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sectPr w:rsidR="00F533AB" w:rsidRPr="005F0909" w:rsidSect="004D40C9">
      <w:pgSz w:w="11906" w:h="16838"/>
      <w:pgMar w:top="709" w:right="707" w:bottom="568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C11DF"/>
    <w:multiLevelType w:val="hybridMultilevel"/>
    <w:tmpl w:val="A3E2B83E"/>
    <w:lvl w:ilvl="0" w:tplc="4B1A86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C054F05"/>
    <w:multiLevelType w:val="hybridMultilevel"/>
    <w:tmpl w:val="D4B491BA"/>
    <w:lvl w:ilvl="0" w:tplc="371CB2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D0938"/>
    <w:multiLevelType w:val="hybridMultilevel"/>
    <w:tmpl w:val="572217FE"/>
    <w:lvl w:ilvl="0" w:tplc="731C90C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C5798B"/>
    <w:multiLevelType w:val="hybridMultilevel"/>
    <w:tmpl w:val="22B8758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A9200F6"/>
    <w:multiLevelType w:val="hybridMultilevel"/>
    <w:tmpl w:val="05A28034"/>
    <w:lvl w:ilvl="0" w:tplc="BE24E5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5128F"/>
    <w:multiLevelType w:val="hybridMultilevel"/>
    <w:tmpl w:val="F3C80442"/>
    <w:lvl w:ilvl="0" w:tplc="D5DE5F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154C6"/>
    <w:multiLevelType w:val="hybridMultilevel"/>
    <w:tmpl w:val="C79653E0"/>
    <w:lvl w:ilvl="0" w:tplc="286875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473F8"/>
    <w:multiLevelType w:val="hybridMultilevel"/>
    <w:tmpl w:val="2AC414CE"/>
    <w:lvl w:ilvl="0" w:tplc="A91E68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F1249"/>
    <w:multiLevelType w:val="hybridMultilevel"/>
    <w:tmpl w:val="0BC27290"/>
    <w:lvl w:ilvl="0" w:tplc="6C40445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DF29CE"/>
    <w:multiLevelType w:val="hybridMultilevel"/>
    <w:tmpl w:val="97AE8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71F3E"/>
    <w:multiLevelType w:val="hybridMultilevel"/>
    <w:tmpl w:val="3CAAB3E0"/>
    <w:lvl w:ilvl="0" w:tplc="07B2A2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4271A"/>
    <w:multiLevelType w:val="hybridMultilevel"/>
    <w:tmpl w:val="85B6F73A"/>
    <w:lvl w:ilvl="0" w:tplc="1D3003C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E0F3CBF"/>
    <w:multiLevelType w:val="hybridMultilevel"/>
    <w:tmpl w:val="B04CC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090E5C"/>
    <w:multiLevelType w:val="hybridMultilevel"/>
    <w:tmpl w:val="1AA47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C05BB"/>
    <w:multiLevelType w:val="hybridMultilevel"/>
    <w:tmpl w:val="4BB60B32"/>
    <w:lvl w:ilvl="0" w:tplc="C4E2A4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37878"/>
    <w:multiLevelType w:val="hybridMultilevel"/>
    <w:tmpl w:val="E72897B0"/>
    <w:lvl w:ilvl="0" w:tplc="A4FA935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5"/>
  </w:num>
  <w:num w:numId="5">
    <w:abstractNumId w:val="7"/>
  </w:num>
  <w:num w:numId="6">
    <w:abstractNumId w:val="14"/>
  </w:num>
  <w:num w:numId="7">
    <w:abstractNumId w:val="8"/>
  </w:num>
  <w:num w:numId="8">
    <w:abstractNumId w:val="11"/>
  </w:num>
  <w:num w:numId="9">
    <w:abstractNumId w:val="2"/>
  </w:num>
  <w:num w:numId="10">
    <w:abstractNumId w:val="15"/>
  </w:num>
  <w:num w:numId="11">
    <w:abstractNumId w:val="6"/>
  </w:num>
  <w:num w:numId="12">
    <w:abstractNumId w:val="16"/>
  </w:num>
  <w:num w:numId="13">
    <w:abstractNumId w:val="12"/>
  </w:num>
  <w:num w:numId="14">
    <w:abstractNumId w:val="3"/>
  </w:num>
  <w:num w:numId="15">
    <w:abstractNumId w:val="9"/>
  </w:num>
  <w:num w:numId="16">
    <w:abstractNumId w:val="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0C9"/>
    <w:rsid w:val="00004D77"/>
    <w:rsid w:val="00080E01"/>
    <w:rsid w:val="004327BB"/>
    <w:rsid w:val="00433351"/>
    <w:rsid w:val="00483ACB"/>
    <w:rsid w:val="004D40C9"/>
    <w:rsid w:val="005C1789"/>
    <w:rsid w:val="005F0909"/>
    <w:rsid w:val="00651868"/>
    <w:rsid w:val="00815988"/>
    <w:rsid w:val="00876B16"/>
    <w:rsid w:val="00895503"/>
    <w:rsid w:val="00926125"/>
    <w:rsid w:val="009B0B10"/>
    <w:rsid w:val="009C420F"/>
    <w:rsid w:val="00AD1D0C"/>
    <w:rsid w:val="00C14CD8"/>
    <w:rsid w:val="00C23B6E"/>
    <w:rsid w:val="00E22A0B"/>
    <w:rsid w:val="00E41130"/>
    <w:rsid w:val="00F5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382217-FB06-486B-861A-687DE42DC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0C9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Pr>
      <w:color w:val="800080" w:themeColor="followedHyperlink"/>
      <w:u w:val="single"/>
    </w:rPr>
  </w:style>
  <w:style w:type="paragraph" w:styleId="af3">
    <w:name w:val="Plain Text"/>
    <w:basedOn w:val="a"/>
    <w:link w:val="af4"/>
    <w:semiHidden/>
    <w:rsid w:val="004D40C9"/>
    <w:pPr>
      <w:spacing w:after="0" w:line="240" w:lineRule="auto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4D40C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4D40C9"/>
    <w:pPr>
      <w:ind w:left="720"/>
      <w:contextualSpacing/>
    </w:pPr>
  </w:style>
  <w:style w:type="paragraph" w:customStyle="1" w:styleId="Style2">
    <w:name w:val="Style2"/>
    <w:rsid w:val="004D40C9"/>
    <w:pPr>
      <w:suppressAutoHyphens/>
      <w:spacing w:after="0" w:line="229" w:lineRule="exact"/>
      <w:ind w:firstLine="350"/>
      <w:jc w:val="both"/>
    </w:pPr>
    <w:rPr>
      <w:rFonts w:ascii="Microsoft Sans Serif" w:eastAsia="Times New Roman" w:hAnsi="Microsoft Sans Serif" w:cs="Microsoft Sans Serif"/>
      <w:kern w:val="1"/>
      <w:sz w:val="24"/>
      <w:szCs w:val="24"/>
      <w:lang w:eastAsia="ar-SA"/>
    </w:rPr>
  </w:style>
  <w:style w:type="paragraph" w:customStyle="1" w:styleId="23">
    <w:name w:val="Абзац списка2"/>
    <w:basedOn w:val="a"/>
    <w:rsid w:val="009B0B10"/>
    <w:pPr>
      <w:ind w:left="720"/>
      <w:contextualSpacing/>
    </w:pPr>
  </w:style>
  <w:style w:type="paragraph" w:styleId="af5">
    <w:name w:val="Normal (Web)"/>
    <w:basedOn w:val="a"/>
    <w:rsid w:val="00433351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af6">
    <w:name w:val="No Spacing"/>
    <w:uiPriority w:val="1"/>
    <w:qFormat/>
    <w:rsid w:val="00004D77"/>
    <w:pPr>
      <w:spacing w:after="0" w:line="240" w:lineRule="auto"/>
    </w:pPr>
    <w:rPr>
      <w:rFonts w:eastAsiaTheme="minorEastAsia"/>
      <w:lang w:eastAsia="ru-RU"/>
    </w:rPr>
  </w:style>
  <w:style w:type="table" w:styleId="af7">
    <w:name w:val="Table Grid"/>
    <w:basedOn w:val="a1"/>
    <w:uiPriority w:val="59"/>
    <w:rsid w:val="00004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Абзац списка3"/>
    <w:basedOn w:val="a"/>
    <w:rsid w:val="009C4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133</TotalTime>
  <Pages>1</Pages>
  <Words>2801</Words>
  <Characters>15966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Nadya</dc:creator>
  <cp:keywords/>
  <dc:description/>
  <cp:lastModifiedBy>Nadya</cp:lastModifiedBy>
  <cp:revision>8</cp:revision>
  <dcterms:created xsi:type="dcterms:W3CDTF">2015-09-19T19:32:00Z</dcterms:created>
  <dcterms:modified xsi:type="dcterms:W3CDTF">2017-10-22T18:44:00Z</dcterms:modified>
</cp:coreProperties>
</file>